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BE2E1" w14:textId="77777777" w:rsidR="00193747" w:rsidRPr="009906C4" w:rsidRDefault="00193747" w:rsidP="00193747">
      <w:pPr>
        <w:ind w:left="4678"/>
        <w:jc w:val="both"/>
        <w:rPr>
          <w:rFonts w:ascii="PT Astra Serif" w:hAnsi="PT Astra Serif"/>
          <w:bCs/>
          <w:color w:val="000000"/>
          <w:sz w:val="28"/>
          <w:szCs w:val="28"/>
        </w:rPr>
      </w:pPr>
      <w:bookmarkStart w:id="0" w:name="_GoBack"/>
      <w:r w:rsidRPr="009906C4">
        <w:rPr>
          <w:rFonts w:ascii="PT Astra Serif" w:hAnsi="PT Astra Serif"/>
          <w:bCs/>
          <w:color w:val="000000"/>
          <w:sz w:val="28"/>
          <w:szCs w:val="28"/>
        </w:rPr>
        <w:t>Приложение 1 к Закону Саратовской области «Об исполнении областного бюджета за 2025 год»</w:t>
      </w:r>
    </w:p>
    <w:p w14:paraId="66AB99D1" w14:textId="77777777" w:rsidR="00193747" w:rsidRPr="009906C4" w:rsidRDefault="00193747" w:rsidP="00193747">
      <w:pPr>
        <w:ind w:firstLine="700"/>
        <w:jc w:val="both"/>
        <w:rPr>
          <w:rFonts w:ascii="PT Astra Serif" w:hAnsi="PT Astra Serif"/>
          <w:sz w:val="28"/>
          <w:szCs w:val="28"/>
        </w:rPr>
      </w:pPr>
      <w:r w:rsidRPr="009906C4">
        <w:rPr>
          <w:rFonts w:ascii="PT Astra Serif" w:hAnsi="PT Astra Serif"/>
          <w:sz w:val="28"/>
          <w:szCs w:val="28"/>
        </w:rPr>
        <w:tab/>
      </w:r>
    </w:p>
    <w:p w14:paraId="6038DD16" w14:textId="77777777" w:rsidR="00193747" w:rsidRPr="009906C4" w:rsidRDefault="00193747" w:rsidP="00193747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9906C4">
        <w:rPr>
          <w:rFonts w:ascii="PT Astra Serif" w:hAnsi="PT Astra Serif"/>
          <w:b/>
          <w:bCs/>
          <w:sz w:val="28"/>
          <w:szCs w:val="28"/>
        </w:rPr>
        <w:t xml:space="preserve">Доходы областного бюджета за 2025 год </w:t>
      </w:r>
    </w:p>
    <w:p w14:paraId="00867FFE" w14:textId="77777777" w:rsidR="00193747" w:rsidRPr="009906C4" w:rsidRDefault="00193747" w:rsidP="00193747">
      <w:pPr>
        <w:ind w:left="93"/>
        <w:jc w:val="center"/>
        <w:rPr>
          <w:rFonts w:ascii="PT Astra Serif" w:hAnsi="PT Astra Serif"/>
          <w:b/>
          <w:bCs/>
          <w:sz w:val="28"/>
          <w:szCs w:val="28"/>
        </w:rPr>
      </w:pPr>
      <w:r w:rsidRPr="009906C4">
        <w:rPr>
          <w:rFonts w:ascii="PT Astra Serif" w:hAnsi="PT Astra Serif"/>
          <w:b/>
          <w:bCs/>
          <w:sz w:val="28"/>
          <w:szCs w:val="28"/>
        </w:rPr>
        <w:t xml:space="preserve">по кодам классификации доходов бюджета </w:t>
      </w:r>
    </w:p>
    <w:p w14:paraId="42E8F56F" w14:textId="77777777" w:rsidR="00193747" w:rsidRPr="009906C4" w:rsidRDefault="00193747" w:rsidP="00193747">
      <w:pPr>
        <w:ind w:left="93" w:right="57"/>
        <w:jc w:val="right"/>
        <w:rPr>
          <w:rFonts w:ascii="PT Astra Serif" w:hAnsi="PT Astra Serif"/>
        </w:rPr>
      </w:pPr>
    </w:p>
    <w:p w14:paraId="7E1C8C12" w14:textId="77777777" w:rsidR="00193747" w:rsidRPr="009906C4" w:rsidRDefault="00193747" w:rsidP="00193747">
      <w:pPr>
        <w:ind w:left="93" w:right="57"/>
        <w:jc w:val="right"/>
        <w:rPr>
          <w:rFonts w:ascii="PT Astra Serif" w:hAnsi="PT Astra Serif"/>
        </w:rPr>
      </w:pPr>
      <w:r w:rsidRPr="009906C4">
        <w:rPr>
          <w:rFonts w:ascii="PT Astra Serif" w:hAnsi="PT Astra Serif"/>
        </w:rPr>
        <w:t>(рублей)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3051"/>
        <w:gridCol w:w="2275"/>
      </w:tblGrid>
      <w:tr w:rsidR="00193747" w:rsidRPr="009906C4" w14:paraId="03D166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7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9906C4">
              <w:rPr>
                <w:rFonts w:ascii="PT Astra Serif" w:hAnsi="PT Astra Serif"/>
                <w:bCs/>
              </w:rPr>
              <w:t>Наименование доходов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F1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9906C4">
              <w:rPr>
                <w:rFonts w:ascii="PT Astra Serif" w:hAnsi="PT Astra Serif"/>
                <w:bCs/>
              </w:rPr>
              <w:t>Код бюджетной</w:t>
            </w:r>
          </w:p>
          <w:p w14:paraId="288A1F0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9906C4">
              <w:rPr>
                <w:rFonts w:ascii="PT Astra Serif" w:hAnsi="PT Astra Serif"/>
                <w:bCs/>
              </w:rPr>
              <w:t>классификации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D7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9906C4">
              <w:rPr>
                <w:rFonts w:ascii="PT Astra Serif" w:hAnsi="PT Astra Serif"/>
                <w:bCs/>
              </w:rPr>
              <w:t>Сумма</w:t>
            </w:r>
          </w:p>
        </w:tc>
      </w:tr>
    </w:tbl>
    <w:p w14:paraId="135EBCC6" w14:textId="77777777" w:rsidR="00193747" w:rsidRPr="009906C4" w:rsidRDefault="00193747" w:rsidP="00193747">
      <w:pPr>
        <w:rPr>
          <w:rFonts w:ascii="PT Astra Serif" w:hAnsi="PT Astra Serif"/>
          <w:sz w:val="2"/>
          <w:szCs w:val="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3051"/>
        <w:gridCol w:w="2275"/>
      </w:tblGrid>
      <w:tr w:rsidR="00193747" w:rsidRPr="009906C4" w14:paraId="5F58E406" w14:textId="77777777" w:rsidTr="007216FD">
        <w:trPr>
          <w:tblHeader/>
        </w:trPr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B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6D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/>
                <w:spacing w:val="-6"/>
                <w:sz w:val="22"/>
                <w:szCs w:val="22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BD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</w:tr>
      <w:tr w:rsidR="00193747" w:rsidRPr="009906C4" w14:paraId="1BE32E0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0907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43B9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000 1 00 00000 00 0000 000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E05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125821310574,57</w:t>
            </w:r>
          </w:p>
        </w:tc>
      </w:tr>
      <w:tr w:rsidR="00193747" w:rsidRPr="009906C4" w14:paraId="5B9F606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A095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4B13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000 1 01 00000 00 0000 000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01CD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81964040045,88</w:t>
            </w:r>
          </w:p>
        </w:tc>
      </w:tr>
      <w:tr w:rsidR="00193747" w:rsidRPr="009906C4" w14:paraId="4F853D0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2831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C1F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000 1 01 01000 00 0000 110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E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31755125615,76</w:t>
            </w:r>
          </w:p>
        </w:tc>
      </w:tr>
      <w:tr w:rsidR="00193747" w:rsidRPr="009906C4" w14:paraId="0783D4A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23F0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зачисля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мый в бюджеты бюджетной системы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по соответствующим ставкам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FBE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000 1 01 01010 00 0000 110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8A8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26807528391,68</w:t>
            </w:r>
          </w:p>
        </w:tc>
      </w:tr>
      <w:tr w:rsidR="00193747" w:rsidRPr="009906C4" w14:paraId="79262B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0AE8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кроме налога, уплаченного налогоплательщик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ми, осуществляющими деятельность по производству сжиженного природного газа и до 31 декабря 2022 года включ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 осуществившими экспорт хотя бы одной партии сжиженного природного газа на основании лицензии на осущест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ление исключительного права на экспорт газа (за исключением налога, уплаченного налогоплательщиками, которые до 1 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варя 2023 года являлись участниками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солидированной группы налогоплател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щиков), зачисляемый в бюджеты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457E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182 1 01 01012 02 0000 110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BB4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26868970738,68</w:t>
            </w:r>
          </w:p>
        </w:tc>
      </w:tr>
      <w:tr w:rsidR="00193747" w:rsidRPr="009906C4" w14:paraId="715D4D4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7C5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тельщиков, за налоговые периоды до 1 января 2023 года (в том числе перерасч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ты, недоимка и задолженность), зачисля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мый в бюджеты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BA15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182 1 01 01014 02 0000 110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A03B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-61362270,00</w:t>
            </w:r>
          </w:p>
        </w:tc>
      </w:tr>
      <w:tr w:rsidR="00193747" w:rsidRPr="009906C4" w14:paraId="36E573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AC02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уплачив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емый международными холдинговыми компаниями, зачисляемый в бюджеты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9D7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182 1 01 01016 02 0000 110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312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-80077,00</w:t>
            </w:r>
          </w:p>
        </w:tc>
      </w:tr>
      <w:tr w:rsidR="00193747" w:rsidRPr="009906C4" w14:paraId="2B4D560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3A40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тельщиков, в случае, если уплаченная сумма налога на прибыль организаций в бюджет одного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дерации в период с 2019 года по 30 июня 2022 года составляла более 99 процентов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от совокупной суммы налога на прибыль организаций, уплаченной указанным налогоплательщиком в бюджеты всех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804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90FF7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A5DC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077F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AD431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2F28C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E0367E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3B6DFD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9B709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EC13D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4C286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5A859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8034A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F7036D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000 1 01 01110 00 0000 110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3D5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B50A1C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5B129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E495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35971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9634C3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17057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DD8368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AB027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2FA150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F04C5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129B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D9E20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2C003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10198026,00</w:t>
            </w:r>
          </w:p>
        </w:tc>
      </w:tr>
      <w:tr w:rsidR="00193747" w:rsidRPr="009906C4" w14:paraId="4DF4B0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95B0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прибыль организаций,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тельщиков, в случае, если уплаченная сумма налога на прибыль организаций в бюджет одного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 Российской Федерации, зачи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ляемый в бюджеты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6D0C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182 1 01 01112 02 0000 110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407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10198026,00</w:t>
            </w:r>
          </w:p>
        </w:tc>
      </w:tr>
      <w:tr w:rsidR="00193747" w:rsidRPr="009906C4" w14:paraId="47D7631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AE83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налога на прибыль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ций, уплаченного налогоплательщиками, которые до 1 января 2023 года являлись участниками консолидированной группы налогоплательщиков, подлежащие зачи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лению в бюджеты субъектов Российской Федерации по нормативу, установленному Бюджетным кодексом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распределяемые уполномоченным органом Федерального казначейства 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ду бюджетами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по нормативам, установленным федеральным законом о федеральном бюджете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B5A1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182 1 01 01120 01 0000 110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D56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1771045900,48</w:t>
            </w:r>
          </w:p>
        </w:tc>
      </w:tr>
      <w:tr w:rsidR="00193747" w:rsidRPr="009906C4" w14:paraId="119748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05B5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прибыль организаций,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налогоплательщиками, которые до 1 января 2023 года являлись участниками консолидированной группы налогопл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тельщиков, зачисляемый в бюджеты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Российской Федерации в соотве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ствии с нормативом, установленным абз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цем вторым пункта 2 статьи 56 Бюдже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кодекса Российской Федерации,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пределяемый уполномоченным органом Федерального казначейства между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жетами субъектов Российской Федерации и местными бюджетами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DF6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182 1 01 01130 01 0000 110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6F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3166353297,60</w:t>
            </w:r>
          </w:p>
        </w:tc>
      </w:tr>
      <w:tr w:rsidR="00193747" w:rsidRPr="009906C4" w14:paraId="4B8B0C7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A6FC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EDA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000 1 01 02000 01 0000 110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56C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50208914430,12</w:t>
            </w:r>
          </w:p>
        </w:tc>
      </w:tr>
      <w:tr w:rsidR="00193747" w:rsidRPr="009906C4" w14:paraId="3B4086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A534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источником которых является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говый агент, за исключением доходов, в отношении которых исчисление и уплата налога осуществляются в соответствии со статьями 227, 227.1 и 228 Налогового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декса Российской Федерации, а также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ходов от долевого участия в организации, полученных физическим лицом - налог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вым резидентом Российской Федерации 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виде дивидендов (в части суммы налога, не превышающей 650 тысяч рублей за налоговые периоды до 1 января 2025 года, а также в части суммы налога, не прев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шающей 312 тысяч рублей за налоговые периоды после 1 января 2025 года), а та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 налог на доходы физических лиц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ношении доходов от долевого участия в организации, полученных физическим лицом, не являющимся налоговым рез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дентом Российской Федерации, в виде дивидендов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A86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0D8469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19867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24975F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3FD3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AFDE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3EF934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F1CE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F98722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604BE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4C17C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D38549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51189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CC98F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B845C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FCD07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97B96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B1AA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4E6957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CFFD8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E277F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C49620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642DE6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B7EF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722D0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DAC5BE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84FA68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2B581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325B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EE2C8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D27C1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35EA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4634C5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074EF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107E94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78C825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71E7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0BD940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E436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51BAA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6B4F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CE1933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4DA595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7A116D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F652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D854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44209646865,58</w:t>
            </w:r>
          </w:p>
        </w:tc>
      </w:tr>
      <w:tr w:rsidR="00193747" w:rsidRPr="009906C4" w14:paraId="350040F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6B09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от осуществления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физическими лицами, зарег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стрированными в качестве индивидуал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предпринимателей, нотариусов,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нимающихся частной практикой, адвок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тов, учредивших адвокатские кабинеты, и других лиц, занимающихся частной 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тикой в соответствии со статьей 227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(в части суммы налога, не превыш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ющей 650 тысяч рублей за налоговые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1CD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816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182476678,26</w:t>
            </w:r>
          </w:p>
        </w:tc>
      </w:tr>
      <w:tr w:rsidR="00193747" w:rsidRPr="009906C4" w14:paraId="0EB35E9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90B8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от осуществления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физическими лицами, зарег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стрированными в качестве индивидуал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предпринимателей, нотариусов,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нимающихся частной практикой, адвок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тов, учредивших адвокатские кабинеты, и других лиц, занимающихся частной 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тикой в соответствии со статьей 227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(в части суммы налога, превыша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щей 312 тысяч рублей, относящейся к 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 налоговой базы, превышающей 2,4 миллиона рублей и составляющей не 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лее 5 миллионов рублей)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B7AE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182 1 01 02021 01 0000 110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5DE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43340146,09</w:t>
            </w:r>
          </w:p>
        </w:tc>
      </w:tr>
      <w:tr w:rsidR="00193747" w:rsidRPr="009906C4" w14:paraId="6CD2DA7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070F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от осуществления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физическими лицами, зарег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стрированными в качестве индивидуал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предпринимателей, нотариусов,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нимающихся частной практикой, адвок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тов, учредивших адвокатские кабинеты, и других лиц, занимающихся частной 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тикой в соответствии со статьей 227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(в части суммы налога, превыша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щей 702 тысячи рублей, относящейся к части налоговой базы, превышающей 5 миллионов рублей и составляющей не 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лее 20 миллионов рублей)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A90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CEA64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4CDDDE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C737F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DBAF66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88B373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FD301F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0037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C50B0C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99B0E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9258B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077D6C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0776B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06EA9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05D15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01CE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182 1 01 02022 01 0000 110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149B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785F4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FD139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E566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E93F3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CEA50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2CA0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1BD7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3652F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11ABC3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B3003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1D0CD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823E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B93E1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33439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5983F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84152207,47</w:t>
            </w:r>
          </w:p>
        </w:tc>
      </w:tr>
      <w:tr w:rsidR="00193747" w:rsidRPr="009906C4" w14:paraId="3E5FCA9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474D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от осуществления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физическими лицами, зарег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стрированными в качестве индивидуал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предпринимателей, нотариусов,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нимающихся частной практикой, адвок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тов, учредивших адвокатские кабинеты, и других лиц, занимающихся частной 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тикой в соответствии со статьей 227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(в части суммы налога, превыша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щей 3 402 тысячи рублей, относящейся к части налоговой базы, превышающей 20 миллионов рублей и составляющей не 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лее 50 миллионов рублей)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2C24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182 1 01 02023 01 0000 110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31E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55270146,39</w:t>
            </w:r>
          </w:p>
        </w:tc>
      </w:tr>
      <w:tr w:rsidR="00193747" w:rsidRPr="009906C4" w14:paraId="1141414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B0A2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от осуществления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физическими лицами, зарег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стрированными в качестве индивидуал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предпринимателей, нотариусов,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нимающихся частной практикой, адвок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тов, учредивших адвокатские кабинеты, и других лиц, занимающихся частной 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тикой в соответствии со статьей 227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(в части суммы налога, превыша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щей 9 402 тысячи рублей, относящейся к части налоговой базы, превышающей 50 миллионов рублей)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115B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182 1 01 02024 01 0000 110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BED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59860892,31</w:t>
            </w:r>
          </w:p>
        </w:tc>
      </w:tr>
      <w:tr w:rsidR="00193747" w:rsidRPr="009906C4" w14:paraId="2F8BFA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32E12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дох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полученных физическими лицами в соответствии со статьей 228 Налогового кодекса Российской Федерации (за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ключением доходов от долевого участия в организации, полученных физическим лицом - налоговым резидентом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сяч рублей за налоговые периоды после 1 января 2025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B2F1F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9626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947888494,60</w:t>
            </w:r>
          </w:p>
        </w:tc>
      </w:tr>
      <w:tr w:rsidR="00193747" w:rsidRPr="009906C4" w14:paraId="6C9B6C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7CB6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ми, являющимися иностранными гражд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нами, осуществляющими трудовую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тельность по найму на основании патента в соответствии со статьей 227.1 Налогов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кодекса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251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182 1 01 02040 01 0000 110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C79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386751943,70</w:t>
            </w:r>
          </w:p>
        </w:tc>
      </w:tr>
      <w:tr w:rsidR="00193747" w:rsidRPr="009906C4" w14:paraId="0DC5A6F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BF5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цами, признаваемыми контролирующими лицами этой компании, за исключением уплачиваемого в связи с переходом на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особый порядок уплаты на основании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дачи в налоговый орган соответствующ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уведомления (в части суммы налога, не превышающей 650 тысяч рублей за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говые периоды до 1 января 2025 года, а также в части суммы налога, не прев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шающей 312 тысяч рублей за налоговые периоды после 1 января 2025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A9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182 1 01 02050 01 0000 110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CEF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4758,00</w:t>
            </w:r>
          </w:p>
        </w:tc>
      </w:tr>
      <w:tr w:rsidR="00193747" w:rsidRPr="009906C4" w14:paraId="28C3430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1FC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ских лиц с сумм прибыли контролиру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мой иностранной компании, в том числе фиксированной прибыли контролируемой иностранной компании, а также налога на доходы физических лиц в отношении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ходов от долевого участия в организации, полученных физическим лицом - налог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вышающей 2,4 миллиона рублей и соста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ляющей не более 5 миллионов рублей (за исключением налога на доходы физич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ских лиц в отношении доходов, указанных в абзаце тридцать девятом статьи 50 Бюджетного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налога на доходы физических лиц в части суммы налога, превышающей 312 тысяч рублей, относящейся к сумме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говых баз, указанных в пункте 6 статьи 210 Налогового кодекса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шении доходов физических лиц, не явл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ющихся налоговыми резидентами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указанных в абзаце дев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пункта 3 статьи 224 Налогового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лей) за налоговые периоды после 1 января 2025 года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EBD9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CCE9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E26DFE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468FC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BE15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9470F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1DB1C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3ABC6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45A4DF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6F31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FD019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78A4E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5C118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F1A5F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1C6402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D98AA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4DF69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9D97A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4849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B418D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CDF8B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6EDDED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8B51D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1CFC6F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B103F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95963D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556D9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D6C9E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E0B5C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DA625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8FA68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9826E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CF95B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5AF30F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CF784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98538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C92D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4D7B83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C238A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02F9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1D8C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9411D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87E3E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E2BC2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D9B8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7A898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FC012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C5E71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3F9C6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182 1 01 02080 01 0000 110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0BC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1D9F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E79A18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B36100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411DCE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541C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E1B59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B0163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F5C0E5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9A01B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E5147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2593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A88C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0151EE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4ED43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2F1A9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1BF4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906C1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4904E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2461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B8B4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F58D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842569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401D3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1D8E2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E273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84948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C428FF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9A45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6D38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E2532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417BB2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746A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61D80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4C577C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690714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E5640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F37A8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B1805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49458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A01CBA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EE87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6D519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32D0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081F8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525773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5A991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AF34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8036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1576463997,66</w:t>
            </w:r>
          </w:p>
        </w:tc>
      </w:tr>
      <w:tr w:rsidR="00193747" w:rsidRPr="009906C4" w14:paraId="1B31424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FDE6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шении доходов от долевого участия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ганизации, полученных физическим 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цом - налоговым резидентом Российской Федерации в виде дивидендов (в части суммы налога, не превышающей 650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сяч рублей за налоговые периоды до 1 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варя 2025 года, а также в части суммы налога, не превышающей 312 тысяч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 за налоговые периоды после 1 января 2025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3F45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182 1 01 02130 01 0000 110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1FF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497346976,75</w:t>
            </w:r>
          </w:p>
        </w:tc>
      </w:tr>
      <w:tr w:rsidR="00193747" w:rsidRPr="009906C4" w14:paraId="0818103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7C5A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шении доходов от долевого участия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ганизации, полученных физическим 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говые периоды после 1 января 2025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766A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182 1 01 02140 01 0000 110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AB2B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1447095318,26</w:t>
            </w:r>
          </w:p>
        </w:tc>
      </w:tr>
      <w:tr w:rsidR="00193747" w:rsidRPr="009906C4" w14:paraId="071FAD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21A9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шении доходов физических лиц, не явл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ющихся налоговыми резидентами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указанных в абзаце дев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пункта 3 статьи 224 Налогового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2F7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541A83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2DFB75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B88DE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CB69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AD61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74099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EA03D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460223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0E29C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56539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5A6E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347A6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ECB14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CC2BB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B680F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7D9FD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6A432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F9F7B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44BDE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D924E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0DE0E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1CE446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12397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67F5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34513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1CF9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4A194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C4BB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7552FA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A1336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16E6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182 1 01 02150 01 0000 110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FA8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2036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DDAB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C07C5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2909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E583DE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4A8A1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A0C51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AB6AFD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D83CD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467DDD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FB7276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07046A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E536E8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1C30BA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2A3CA4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0931A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74EF6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10B46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EE5E06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DE666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60C0E1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785151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870EE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53EE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5F6D5E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979E8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4E5A69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933E0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62C97A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C207F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B8F1C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478807315,70</w:t>
            </w:r>
          </w:p>
        </w:tc>
      </w:tr>
      <w:tr w:rsidR="00193747" w:rsidRPr="009906C4" w14:paraId="328485D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FCF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части суммы налога, превышающей 3 402 тыс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физических лиц в отношении доходов, указанных в абзаце тридцать девятом 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шении доходов физических лиц, не явл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ющихся налоговыми резидентами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указанных в абзаце дев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пункта 3 статьи 224 Налогового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0F9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182 1 01 02160 01 0000 110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D08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102614137,77</w:t>
            </w:r>
          </w:p>
        </w:tc>
      </w:tr>
      <w:tr w:rsidR="00193747" w:rsidRPr="009906C4" w14:paraId="39C9D27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0395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в части суммы налога, превышающей 9 402 тыс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 рублей, относящейся к части налоговой базы, превышающей 50 миллионов рублей (за исключением налога на доходы физ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ческих лиц в отношении доходов, указа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в абзаце тридцать девятом статьи 50 Бюджетного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налога на доходы физических лиц в части суммы налога, превышающей 312 тысяч рублей, относящейся к сумме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говых баз, указанных в пункте 6 статьи 210 Налогового кодекса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шении доходов физических лиц, не явл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ющихся налоговыми резидентами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указанных в абзаце дев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пункта 3 статьи 224 Налогового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декса Российской Федерации, в части суммы налога, превышающей 312 тысяч рублей, относящейся к части налоговой базы, превышающей 2,4 миллиона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39D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C7150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198E7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97A5E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9A02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59CB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EB864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E8A5A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CB380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D684C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51FF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B1B79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DDDD67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79FB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CACC79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B72F8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AF5E0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B632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6B055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5DB1E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22BB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96F06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34D54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8A3330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E98BA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5A090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BE720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DBE82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B66F3D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A481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D0141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182 1 01 02170 01 0000 110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59B8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D6D60C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26124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98D84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DAF1B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B91E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5D676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8BB2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52BC4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A0E3F1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9852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1AB0B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9E9F9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01D3C8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A8654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3424B4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14DDD1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28C64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E4C62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360EDE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93EF3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E4DF1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F26075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0F3AF1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F9067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DB01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DA4D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EDB35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066D7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9A366E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AF3D2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72680495,34</w:t>
            </w:r>
          </w:p>
        </w:tc>
      </w:tr>
      <w:tr w:rsidR="00193747" w:rsidRPr="009906C4" w14:paraId="22DE014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BFC2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Налог на доходы физических лиц в части суммы налога, превышающей 312 тысяч рублей, относящейся к сумме налоговых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баз, указанных в пункте 6 статьи 210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превышающей 2,4 миллиона рублей (за исключением налога на доходы физ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ческих лиц в отношении доходов, указа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в абзацах тридцать пятом и тридцать шестом статьи 50 Бюджетного кодекса Российской Федерации, а также налога на доходы физических лиц в отношении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ходов от долевого участия в организации, полученных физическим лицом - налог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4D3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182 1 01 02180 01 0000 110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25B8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16506722,87</w:t>
            </w:r>
          </w:p>
        </w:tc>
      </w:tr>
      <w:tr w:rsidR="00193747" w:rsidRPr="009906C4" w14:paraId="1F1ADB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3628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 на доходы физических лиц в части суммы налога, относящейся к сумме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говых баз, указанных в пункте 6.1 статьи 210 Налогового кодекса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не превышающей 5 миллионов рублей, за налоговые периоды после 1 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варя 2025 года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779D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182 1 01 02200 01 0000 110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C1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49311,97</w:t>
            </w:r>
          </w:p>
        </w:tc>
      </w:tr>
      <w:tr w:rsidR="00193747" w:rsidRPr="009906C4" w14:paraId="29F14EF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C667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не превышающей 5 миллионов 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361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182 1 01 02210 01 0000 110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1CA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47952190,15</w:t>
            </w:r>
          </w:p>
        </w:tc>
      </w:tr>
      <w:tr w:rsidR="00193747" w:rsidRPr="009906C4" w14:paraId="1D84B36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F0677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гового кодекса Российской Федерации, превышающей 5 миллионов рублей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7C791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182 1 01 02230 01 0000 110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FD253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5831,25</w:t>
            </w:r>
          </w:p>
        </w:tc>
      </w:tr>
      <w:tr w:rsidR="00193747" w:rsidRPr="009906C4" w14:paraId="391CD2A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2B2C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НАЛОГИ НА ТОВАРЫ (РАБОТЫ, УСЛУГИ), РЕАЛИЗУЕМЫЕ НА ТЕ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РИТОРИИ РОССИЙСКОЙ ФЕДЕР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095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000 1 03 00000 00 0000 000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3D48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12879028681,80</w:t>
            </w:r>
          </w:p>
        </w:tc>
      </w:tr>
      <w:tr w:rsidR="00193747" w:rsidRPr="009906C4" w14:paraId="70A4447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B00F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Акцизы по подакцизным товарам (пр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дукции), производимым на территории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05CC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000 1 03 02000 01 0000 110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3BA0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12879028681,80</w:t>
            </w:r>
          </w:p>
        </w:tc>
      </w:tr>
      <w:tr w:rsidR="00193747" w:rsidRPr="009906C4" w14:paraId="2D296BE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312E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Акцизы на пиво, напитки, изготавлива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на основе пива, производимые на территории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8C5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182 1 03 02100 01 0000 110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3E8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381576990,33</w:t>
            </w:r>
          </w:p>
        </w:tc>
      </w:tr>
      <w:tr w:rsidR="00193747" w:rsidRPr="009906C4" w14:paraId="4AB9D85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C91C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Акцизы на сидр, пуаре, медовуху, 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водимые на территории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1162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182 1 03 02120 01 0000 110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B72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208925,00</w:t>
            </w:r>
          </w:p>
        </w:tc>
      </w:tr>
      <w:tr w:rsidR="00193747" w:rsidRPr="009906C4" w14:paraId="6223527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C73F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алкогол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ную продукцию с объемной долей этил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вого спирта свыше 9 процентов (за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ков, изготавливаемых без добавления 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тификованного этилового спирта, 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веденного из пищевого сырья, и (или) без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добавления спиртованных виноградного или иного плодового сусла, и (или) без добавления дистиллятов, и (или) без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AA59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000 1 03 02140 01 0000 110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ECB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2564084502,43</w:t>
            </w:r>
          </w:p>
        </w:tc>
      </w:tr>
      <w:tr w:rsidR="00193747" w:rsidRPr="009906C4" w14:paraId="383B5A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019F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уплаты акцизов на алкогол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ную продукцию с объемной долей этил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вого спирта свыше 9 процентов (за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ков, изготавливаемых без добавления 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тификованного этилового спирта, 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веденного из пищевого сырья, и (или) без добавления спиртованных виноградного или иного плодового сусла, и (или) без добавления дистиллятов, и (или) без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бавления крепленого (ликерного) вина), подлежащие распределению в бюджеты субъектов Российской Федерации (в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рядке, установленном Министерством финансов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003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182 1 03 02142 01 0000 110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4F9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1625135097,02</w:t>
            </w:r>
          </w:p>
        </w:tc>
      </w:tr>
      <w:tr w:rsidR="00193747" w:rsidRPr="009906C4" w14:paraId="54BBBC2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88C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алкогол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ную продукцию с объемной долей этил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вого спирта свыше 9 процентов (за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виноградосодержащих напитков, плодовых алкогольных напи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ков, изготавливаемых без добавления 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тификованного этилового спирта, 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веденного из пищевого сырья, и (или) без добавления спиртованных виноградного или иного плодового сусла, и (или) без добавления дистиллятов, и (или) без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бавления крепленого (ликерного) вина), подлежащие распределению в бюджеты субъектов Российской Федерации (по нормативам, установленным федерал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законом о федеральном бюджете в целях компенсации снижения доходов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связи с исключением движимого имущества из объектов налогообложения по налогу на имущество организаций)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6CDC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E22D8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FA72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50C86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9920D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98D32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DF7E4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0FB736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98736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352C2E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90C7A4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BBC5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981CD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97BF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AA2DE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42448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4B20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2B5A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36B0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0DA04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3CA48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25DF3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59829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F4DA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17486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E6B87B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41DE8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182 1 03 02143 01 0000 110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2CE9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BC3F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EE6EB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BE7D7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83D11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CBACA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AA50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1EFE6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B7311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86ED61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F16FF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0473E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83F45C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E65EB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1876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0928DE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15AEBA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80F2E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77AD4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3E8A4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4B27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2DFB4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0DFB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800B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577E9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3A100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2ABD29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938949405,41</w:t>
            </w:r>
          </w:p>
        </w:tc>
      </w:tr>
      <w:tr w:rsidR="00193747" w:rsidRPr="009906C4" w14:paraId="166D45D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F272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этиловый спирт из пищевого сырья, винный спирт, виноградный спирт (за исключением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стиллятов винного, виноградного, плод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вого, коньячного, кальвадосного, висков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го), производимый на территории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подлежащие распред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лению между бюджетами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EA3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182 1 03 02190 01 0000 110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2F0D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5415050,22</w:t>
            </w:r>
          </w:p>
        </w:tc>
      </w:tr>
      <w:tr w:rsidR="00193747" w:rsidRPr="009906C4" w14:paraId="13F1969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C05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уплаты акцизов на этиловый спирт из пищевого сырья (дистилляты винный, виноградный, плодовый, конья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ный, кальвадосный, висковый), произв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димый на территории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подлежащие распределению между бюджетами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1B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55B0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19592,06</w:t>
            </w:r>
          </w:p>
        </w:tc>
      </w:tr>
      <w:tr w:rsidR="00193747" w:rsidRPr="009906C4" w14:paraId="0F0FD7E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B45D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спиртос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держащую продукцию, производимую на территории Российской Федерации,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лежащие распределению между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тами субъектов Российской Федерации (по нормативам, установленным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ральным законом о федеральном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451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946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1661760,09</w:t>
            </w:r>
          </w:p>
        </w:tc>
      </w:tr>
      <w:tr w:rsidR="00193747" w:rsidRPr="009906C4" w14:paraId="36EACB2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B7C1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этиловый спирт из непищевого сырья, производ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мый на территории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подлежащие распределению между бюджетами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41B6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0D10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A4740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A8DF0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4225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9C5E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FD587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CA06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66DD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604F8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5D7F55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8ECCC4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656A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0C4DE1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B8915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4FE9D7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2265767,94</w:t>
            </w:r>
          </w:p>
        </w:tc>
      </w:tr>
      <w:tr w:rsidR="00193747" w:rsidRPr="009906C4" w14:paraId="2A70AE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0352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372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000 1 03 02230 01 0000 110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42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4991063806,61</w:t>
            </w:r>
          </w:p>
        </w:tc>
      </w:tr>
      <w:tr w:rsidR="00193747" w:rsidRPr="009906C4" w14:paraId="1C6C5B0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2F8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 (по нормативам, установленным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деральным законом о федеральном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3399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182 1 03 02231 01 0000 110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5F6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4094843172,63</w:t>
            </w:r>
          </w:p>
        </w:tc>
      </w:tr>
      <w:tr w:rsidR="00193747" w:rsidRPr="009906C4" w14:paraId="2339A22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C4E3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182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182 1 03 02232 01 0000 110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83BE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896220633,98</w:t>
            </w:r>
          </w:p>
        </w:tc>
      </w:tr>
      <w:tr w:rsidR="00193747" w:rsidRPr="009906C4" w14:paraId="09806CE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E297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уплаты акцизов на моторные масла для дизельных и (или) карбюрато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(инжекторных) двигателей, подл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жащие распределению между бюджетами субъектов Российской Федерации и мес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бюджетами с учетом установленных дифференцированных нормативов отчи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лений в местные бюджеты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04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000 1 03 02240 01 0000 110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A06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29204643,67</w:t>
            </w:r>
          </w:p>
        </w:tc>
      </w:tr>
      <w:tr w:rsidR="00193747" w:rsidRPr="009906C4" w14:paraId="7B37489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9F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(инжекторных) двигателей, подл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жащие распределению между бюджетами субъектов Российской Федерации и мес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бюджетами с учетом установленных дифференцированных нормативов отчи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лений в местные бюджеты (по нормат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вам, установленным федеральным зак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 о федеральном бюджете в целях фо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мирования дорожных фондов субъектов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3AD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182 1 03 02241 01 0000 110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420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23960510,37</w:t>
            </w:r>
          </w:p>
        </w:tc>
      </w:tr>
      <w:tr w:rsidR="00193747" w:rsidRPr="009906C4" w14:paraId="2F3FA58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8D9B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моторные масла для дизельных и (или) карбюрато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(инжекторных) двигателей, подл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жащие распределению между бюджетами субъектов Российской Федерации и мес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бюджетами с учетом установленных дифференцированных нормативов отчи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лений в местные бюджеты (по дополн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тельным нормативам, установленным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деральным законом о федеральном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4397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94E30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9DD7C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D6C91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908D85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36129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18D51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58CAA4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06CE33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C56BA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65019E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9FDBFC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182 1 03 02242 01 0000 110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21F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CE96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26A609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609858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53AC9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310C09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B979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A7F039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B8EA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0FEB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CE5D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DFD01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5244133,30</w:t>
            </w:r>
          </w:p>
        </w:tc>
      </w:tr>
      <w:tr w:rsidR="00193747" w:rsidRPr="009906C4" w14:paraId="5EB2BA0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E005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автом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бильный бензин, подлежащие распред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лению между бюджетами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и местными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тами с учетом установленных диффере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цированных нормативов отчислений в местные бюджеты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FCA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000 1 03 02250 01 0000 110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269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5317676548,63</w:t>
            </w:r>
          </w:p>
        </w:tc>
      </w:tr>
      <w:tr w:rsidR="00193747" w:rsidRPr="009906C4" w14:paraId="00CF6AB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6C8E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автом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бильный бензин, подлежащие распред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лению между бюджетами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и местными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тами с учетом установленных диффере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цированных нормативов отчислений в местные бюджеты (по нормативам, уст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новленным федеральным законом о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608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182 1 03 02251 01 0000 110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3AFE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4362807680,48</w:t>
            </w:r>
          </w:p>
        </w:tc>
      </w:tr>
      <w:tr w:rsidR="00193747" w:rsidRPr="009906C4" w14:paraId="1B75651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D9A6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автом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бильный бензин, подлежащие распред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лению между бюджетами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и местными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тами с учетом установленных диффере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цированных нормативов отчислений в местные бюджеты (по дополнительным нормативам, установленным федерал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8B2B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182 1 03 02252 01 0000 110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DDBC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954868868,15</w:t>
            </w:r>
          </w:p>
        </w:tc>
      </w:tr>
      <w:tr w:rsidR="00193747" w:rsidRPr="009906C4" w14:paraId="5AEB79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4109B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уплаты акцизов на прямого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DB756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000 1 03 02260 01 0000 110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F64D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-499039444,73</w:t>
            </w:r>
          </w:p>
        </w:tc>
      </w:tr>
      <w:tr w:rsidR="00193747" w:rsidRPr="009906C4" w14:paraId="69090BD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E9F8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прямого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 (по нормативам, установленным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деральным законом о федеральном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A6311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182 1 03 02261 01 0000 110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7464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-409429400,67</w:t>
            </w:r>
          </w:p>
        </w:tc>
      </w:tr>
      <w:tr w:rsidR="00193747" w:rsidRPr="009906C4" w14:paraId="7FC2B41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876D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уплаты акцизов на прямого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том установленных дифференцированных нормативов отчислений в местные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435B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182 1 03 02262 01 0000 110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D10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-89610044,06</w:t>
            </w:r>
          </w:p>
        </w:tc>
      </w:tr>
      <w:tr w:rsidR="00193747" w:rsidRPr="009906C4" w14:paraId="6CB4307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A81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металлов в общей массе сырья,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CD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182 1 03 02450 01 0000 110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B01E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84890539,55</w:t>
            </w:r>
          </w:p>
        </w:tc>
      </w:tr>
      <w:tr w:rsidR="00193747" w:rsidRPr="009906C4" w14:paraId="714188C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323C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FB90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000 1 05 00000 00 0000 000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AC69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13242718293,84</w:t>
            </w:r>
          </w:p>
        </w:tc>
      </w:tr>
      <w:tr w:rsidR="00193747" w:rsidRPr="009906C4" w14:paraId="0D9811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88F0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513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000 1 05 01000 00 0000 110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4B7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12382906512,34</w:t>
            </w:r>
          </w:p>
        </w:tc>
      </w:tr>
      <w:tr w:rsidR="00193747" w:rsidRPr="009906C4" w14:paraId="0EDC9CD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412A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D5A6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000 1 05 01010 01 0000 110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2F0C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9446735297,17</w:t>
            </w:r>
          </w:p>
        </w:tc>
      </w:tr>
      <w:tr w:rsidR="00193747" w:rsidRPr="009906C4" w14:paraId="14987D8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A096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75C5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182 1 05 01011 01 0000 110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EE1C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9446734397,17</w:t>
            </w:r>
          </w:p>
        </w:tc>
      </w:tr>
      <w:tr w:rsidR="00193747" w:rsidRPr="009906C4" w14:paraId="3333A5D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3EBD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 (за налоговые периоды, истекшие до 1 января 2011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BB4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182 1 05 01012 01 0000 110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510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900,00</w:t>
            </w:r>
          </w:p>
        </w:tc>
      </w:tr>
      <w:tr w:rsidR="00193747" w:rsidRPr="009906C4" w14:paraId="081FBBD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D58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доходы, уменьшенные на вел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чину расходов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7169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000 1 05 01020 01 0000 110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A064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2936167558,33</w:t>
            </w:r>
          </w:p>
        </w:tc>
      </w:tr>
      <w:tr w:rsidR="00193747" w:rsidRPr="009906C4" w14:paraId="05CF42B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5270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доходы, уменьшенные на вел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чину расходов (в том числе минимальный налог, зачисляемый в бюджеты субъектов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80D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182 1 05 01021 01 0000 110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11AD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2936167806,17</w:t>
            </w:r>
          </w:p>
        </w:tc>
      </w:tr>
      <w:tr w:rsidR="00193747" w:rsidRPr="009906C4" w14:paraId="76D8A2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DFD3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Налог, взимаемый с налогоплательщиков, выбравших в качестве объекта налогоо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ложения доходы, уменьшенные на вел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чину расходов (за налоговые периоды, истекшие до 1 января 2011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889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182 1 05 01022 01 0000 110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0FEB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-247,84</w:t>
            </w:r>
          </w:p>
        </w:tc>
      </w:tr>
      <w:tr w:rsidR="00193747" w:rsidRPr="009906C4" w14:paraId="643A5F8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D308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Минимальный налог, зачисляемый в бюджеты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(за налоговые периоды, истекшие до 1 января 2016 года)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BC46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182 1 05 01050 01 0000 110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B362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3656,84</w:t>
            </w:r>
          </w:p>
        </w:tc>
      </w:tr>
      <w:tr w:rsidR="00193747" w:rsidRPr="009906C4" w14:paraId="08783F9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059B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профессиональный доход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EDC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182 1 05 06000 01 0000 110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2BA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845777129,47</w:t>
            </w:r>
          </w:p>
        </w:tc>
      </w:tr>
      <w:tr w:rsidR="00193747" w:rsidRPr="009906C4" w14:paraId="6C671D1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BA3C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в связи с применением специального налогового режима «Авт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матизированная упрощенная система налогообложения»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7A8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3C4C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35ED90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B8308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182 1 05 07000 01 0000 110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AFFE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A88F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E92EC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592D0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14034652,03</w:t>
            </w:r>
          </w:p>
        </w:tc>
      </w:tr>
      <w:tr w:rsidR="00193747" w:rsidRPr="009906C4" w14:paraId="1A52F69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4169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41FE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000 1 06 00000 00 0000 000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9F5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11109196027,21</w:t>
            </w:r>
          </w:p>
        </w:tc>
      </w:tr>
      <w:tr w:rsidR="00193747" w:rsidRPr="009906C4" w14:paraId="6F92AA3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AEBA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имущество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F359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000 1 06 02000 02 0000110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8C1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11105710027,21</w:t>
            </w:r>
          </w:p>
        </w:tc>
      </w:tr>
      <w:tr w:rsidR="00193747" w:rsidRPr="009906C4" w14:paraId="5A9D745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A184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имущество организаций по имуществу, не входящему в Единую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стему газоснабжения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1B96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182 1 06 02010 02 0000 110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6FF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9221922907,60</w:t>
            </w:r>
          </w:p>
        </w:tc>
      </w:tr>
      <w:tr w:rsidR="00193747" w:rsidRPr="009906C4" w14:paraId="420364F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5679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36C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182 1 06 02020 02 0000 110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9411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1883787119,61</w:t>
            </w:r>
          </w:p>
        </w:tc>
      </w:tr>
      <w:tr w:rsidR="00193747" w:rsidRPr="009906C4" w14:paraId="65B59C1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59F3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игорный бизнес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8E2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182 1 06 05000 02 0000 110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6688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3486000,00</w:t>
            </w:r>
          </w:p>
        </w:tc>
      </w:tr>
      <w:tr w:rsidR="00193747" w:rsidRPr="009906C4" w14:paraId="3E7E9DE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251B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НАЛОГИ, СБОРЫ И РЕГУЛЯРНЫЕ ПЛАТЕЖИ ЗА ПОЛЬЗОВАНИЕ ПР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РОДНЫМИ РЕСУРСАМИ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66D4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000 1 07 00000 00 0000 000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BA1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288377314,17</w:t>
            </w:r>
          </w:p>
        </w:tc>
      </w:tr>
      <w:tr w:rsidR="00193747" w:rsidRPr="009906C4" w14:paraId="78AF70E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BDB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AC0E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000 1 07 01000 01 0000 110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80B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284282962,94</w:t>
            </w:r>
          </w:p>
        </w:tc>
      </w:tr>
      <w:tr w:rsidR="00193747" w:rsidRPr="009906C4" w14:paraId="2E567C6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AF88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добычу общераспространенных полезных ископаемых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E20B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182 1 07 01020 01 0000 110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9470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284236209,74</w:t>
            </w:r>
          </w:p>
        </w:tc>
      </w:tr>
      <w:tr w:rsidR="00193747" w:rsidRPr="009906C4" w14:paraId="1586C3E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F89B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добычу прочих полезных иск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паемых (за исключением полезных иск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паемых, в отношении которых при 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гообложении установлен рентный коэ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фициент, отличный от 1, полезных иск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щий стоимость ценных компонентов в руде)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2BC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182 1 07 01030 01 0000 110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7C32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46753,20</w:t>
            </w:r>
          </w:p>
        </w:tc>
      </w:tr>
      <w:tr w:rsidR="00193747" w:rsidRPr="009906C4" w14:paraId="7F6217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63DB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Сборы за пользование объектами живо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мира и за пользование объектами водных биологических ресурсов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BB7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000 1 07 04000 01 0000 110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BB8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4094351,23</w:t>
            </w:r>
          </w:p>
        </w:tc>
      </w:tr>
      <w:tr w:rsidR="00193747" w:rsidRPr="009906C4" w14:paraId="2F064AF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21A3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 за пользование объектами животн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мира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46A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182 1 07 04010 01 0000 110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545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3489012,03</w:t>
            </w:r>
          </w:p>
        </w:tc>
      </w:tr>
      <w:tr w:rsidR="00193747" w:rsidRPr="009906C4" w14:paraId="68311F2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7909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 за пользование объектами водных биологических ресурсов (исключая вну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ренние водные объекты)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3EC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182 1 07 04020 01 0000 110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3CB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5541,60</w:t>
            </w:r>
          </w:p>
        </w:tc>
      </w:tr>
      <w:tr w:rsidR="00193747" w:rsidRPr="009906C4" w14:paraId="4BA289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5A26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B4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182 1 07 04030 01 0000 110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28C6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599797,60</w:t>
            </w:r>
          </w:p>
        </w:tc>
      </w:tr>
      <w:tr w:rsidR="00193747" w:rsidRPr="009906C4" w14:paraId="6624F4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EDF3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505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000 1 08 00000 00 0000 000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B7A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343654147,02</w:t>
            </w:r>
          </w:p>
        </w:tc>
      </w:tr>
      <w:tr w:rsidR="00193747" w:rsidRPr="009906C4" w14:paraId="4EB8CAE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9B2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актов гражданск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состояния и другие юридически знач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действия, совершаемые органами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F6A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318 1 08 05000 01 0000 110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F36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3720285,55</w:t>
            </w:r>
          </w:p>
        </w:tc>
      </w:tr>
      <w:tr w:rsidR="00193747" w:rsidRPr="009906C4" w14:paraId="37BE029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BC04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а также с въездом в Российскую Федерацию или выездом из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B3F0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188 1 08 06000 01 0000 110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DB8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27566885,00</w:t>
            </w:r>
          </w:p>
        </w:tc>
      </w:tr>
      <w:tr w:rsidR="00193747" w:rsidRPr="009906C4" w14:paraId="3F6420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66E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регистрацию, а также за сове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шение прочих юридически значимых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41E1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000 1 08 07000 01 0000 110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3E7E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312366976,47</w:t>
            </w:r>
          </w:p>
        </w:tc>
      </w:tr>
      <w:tr w:rsidR="00193747" w:rsidRPr="009906C4" w14:paraId="305CCD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4F0F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прав, ограничений (обременений) прав на недвижимое им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щество и сделок с ним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E024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321 1 08 07020 01 0000 110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A85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144434795,16</w:t>
            </w:r>
          </w:p>
        </w:tc>
      </w:tr>
      <w:tr w:rsidR="00193747" w:rsidRPr="009906C4" w14:paraId="191BB6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C2F9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дательством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A143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000 1 08 07080 01 0000 110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728F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48802100,00</w:t>
            </w:r>
          </w:p>
        </w:tc>
      </w:tr>
      <w:tr w:rsidR="00193747" w:rsidRPr="009906C4" w14:paraId="6880C44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3376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дательством Российской Федерации,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числяемая в бюджеты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0E1E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007 1 08 07082 01 0000 110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633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48706100,00</w:t>
            </w:r>
          </w:p>
        </w:tc>
      </w:tr>
      <w:tr w:rsidR="00193747" w:rsidRPr="009906C4" w14:paraId="1574C7E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5C6A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дательством Российской Федерации,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числяемая в бюджеты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2FB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019 1 08 07082 01 0000 110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775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96000,00</w:t>
            </w:r>
          </w:p>
        </w:tc>
      </w:tr>
      <w:tr w:rsidR="00193747" w:rsidRPr="009906C4" w14:paraId="17F76EE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53CC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9C5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188 1 08 07100 01 0000 110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61CB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13062665,00</w:t>
            </w:r>
          </w:p>
        </w:tc>
      </w:tr>
      <w:tr w:rsidR="00193747" w:rsidRPr="009906C4" w14:paraId="28481A2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7053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документов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ED7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318 1 08 07110 01 0000 110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8E9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76900,00</w:t>
            </w:r>
          </w:p>
        </w:tc>
      </w:tr>
      <w:tr w:rsidR="00193747" w:rsidRPr="009906C4" w14:paraId="55F911C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134D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политических па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и региональных отделений политич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ских партий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43B8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318 1 08 07120 01 0000 110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C586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3500,00</w:t>
            </w:r>
          </w:p>
        </w:tc>
      </w:tr>
      <w:tr w:rsidR="00193747" w:rsidRPr="009906C4" w14:paraId="3A086F7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C0AB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средства массовой информации, за внесение изменений в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пись о регистрации средства массовой информации (в том числе связанных с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менением тематики или специализации),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продукция которого предназначена для распространения преимущественно на территории субъекта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территории муниципального образ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4A9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096 1 08 07130 01 0000 110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3F6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24599,99</w:t>
            </w:r>
          </w:p>
        </w:tc>
      </w:tr>
      <w:tr w:rsidR="00193747" w:rsidRPr="009906C4" w14:paraId="3BADB29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A2F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транспортных средств и иные юридически значимые действия, связанные с изменениями и 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дачей документов на транспортные сре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ства, регистрационных знаков, водител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ских удостоверений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5F58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D9C2D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E13A64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2DF40F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CC4D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DB5A9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D3CCD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000 1 08 07140 01 0000 110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8800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57390D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883F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094D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2E7538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7BF94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216B1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73143874,50</w:t>
            </w:r>
          </w:p>
        </w:tc>
      </w:tr>
      <w:tr w:rsidR="00193747" w:rsidRPr="009906C4" w14:paraId="0E090BC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952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BA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188 1 08 07141 01 0000 110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5CDE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40209675,50</w:t>
            </w:r>
          </w:p>
        </w:tc>
      </w:tr>
      <w:tr w:rsidR="00193747" w:rsidRPr="009906C4" w14:paraId="4FC71D8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6C57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совершение действий уполномоченными органами исполнительной власти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связанных с выдачей документов о проведении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технического осмотра тракторов,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моходных дорожно-строительных и иных самоходных машин и прицепов к ним, государственной регистрацией мот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транспортных средств, прицепов, тракт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ров, самоходных дорожно-строительных и иных самоходных машин, выдачей уд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стоверений тракториста-машиниста (тра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ториста), временных удостоверений на право управления самоходными машин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ми, в том числе взамен утраченных или пришедших в негодность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22D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010 1 08 07142 01 0000 110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DD4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32934199,00</w:t>
            </w:r>
          </w:p>
        </w:tc>
      </w:tr>
      <w:tr w:rsidR="00193747" w:rsidRPr="009906C4" w14:paraId="29818ED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530E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государственные пошлины за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ударственную регистрацию, а также за совершение прочих юридически знач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мых действий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17B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318 1 08 07200 01 0000 110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9EA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293750,00</w:t>
            </w:r>
          </w:p>
        </w:tc>
      </w:tr>
      <w:tr w:rsidR="00193747" w:rsidRPr="009906C4" w14:paraId="73ED2A1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1BC2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государственные пошлины за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CDDA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002 1 08 07300 01 0000 110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0C25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22500,00</w:t>
            </w:r>
          </w:p>
        </w:tc>
      </w:tr>
      <w:tr w:rsidR="00193747" w:rsidRPr="009906C4" w14:paraId="19484D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EEE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государственные пошлины за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0B8D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016 1 08 07300 01 0000 110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098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372000,00</w:t>
            </w:r>
          </w:p>
        </w:tc>
      </w:tr>
      <w:tr w:rsidR="00193747" w:rsidRPr="009906C4" w14:paraId="39AE362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8AB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действия органов исполнительной власти субъектов Российской Федерации, связанные с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аккредитацией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учреждений, осуществляемой в пределах переданных полномочий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в области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9D5C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018 1 08 07380 01 0000 110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ADD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208000,00</w:t>
            </w:r>
          </w:p>
        </w:tc>
      </w:tr>
      <w:tr w:rsidR="00193747" w:rsidRPr="009906C4" w14:paraId="5B2E199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F48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Государственная пошлина за действия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органов исполнительной власти субъектов Российской Федерации по проставлению апостиля на документах государственного образца об образовании, об ученых степ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нях и ученых званиях в пределах пер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данных полномочий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области образования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254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32EAD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E6802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73FBA3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2D726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FFD0C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AF8B7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AA9AA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FC8E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018 1 08 07390 01 0000 110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211C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70B01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D1F85E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D6076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AE5A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3C53B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7EB8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8287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2A551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770000,00</w:t>
            </w:r>
          </w:p>
        </w:tc>
      </w:tr>
      <w:tr w:rsidR="00193747" w:rsidRPr="009906C4" w14:paraId="36DA07A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8D5C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Государственная пошлина за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ственный кадастровый учет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D186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321 1 08 07550 01 0000 110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E896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11005553,68</w:t>
            </w:r>
          </w:p>
        </w:tc>
      </w:tr>
      <w:tr w:rsidR="00193747" w:rsidRPr="009906C4" w14:paraId="760C781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4D7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осуществл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емые одновременно государственный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дастровый учет и государственную 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страцию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A12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321 1 08 07560 01 0000 110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BD81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19177389,64</w:t>
            </w:r>
          </w:p>
        </w:tc>
      </w:tr>
      <w:tr w:rsidR="00193747" w:rsidRPr="009906C4" w14:paraId="6DCB27D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8A06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Государственная пошлина за ускоренную процедуру государственного кадастрового учета и (или) государственной регистр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EDF0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321 1 08 07570 01 0000 110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F8F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969348,50</w:t>
            </w:r>
          </w:p>
        </w:tc>
      </w:tr>
      <w:tr w:rsidR="00193747" w:rsidRPr="009906C4" w14:paraId="26599C9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358B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ЗАДОЛЖЕННОСТЬ И ПЕРЕРАСЧ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ТЫ ПО ОТМЕНЕННЫМ НАЛОГАМ, СБОРАМ И ИНЫМ ОБЯЗАТЕЛЬНЫМ ПЛАТЕЖАМ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F2B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000 1 09 00000 00 0000 000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801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-7301,84</w:t>
            </w:r>
          </w:p>
        </w:tc>
      </w:tr>
      <w:tr w:rsidR="00193747" w:rsidRPr="009906C4" w14:paraId="1EB567D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9309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Налоги на имущество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9BB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000 1 09 04000 00 0000 110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1F23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1298,16</w:t>
            </w:r>
          </w:p>
        </w:tc>
      </w:tr>
      <w:tr w:rsidR="00193747" w:rsidRPr="009906C4" w14:paraId="0BC671D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D90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 на имущество предприятий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5FF7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182 1 09 04010 02 0000 110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5840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1298,16</w:t>
            </w:r>
          </w:p>
        </w:tc>
      </w:tr>
      <w:tr w:rsidR="00193747" w:rsidRPr="009906C4" w14:paraId="4E546EF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AC7A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в виде стоимости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тента в связи с применением упрощенной системы налогообложения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B58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000 1 09 11000 02 0000 110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904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-8600,00</w:t>
            </w:r>
          </w:p>
        </w:tc>
      </w:tr>
      <w:tr w:rsidR="00193747" w:rsidRPr="009906C4" w14:paraId="2636941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1834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Налог, взимаемый в виде стоимости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тента в связи с применением упрощенной системы налогообложения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4E4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182 1 09 11010 02 0000 110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09B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-8600,00</w:t>
            </w:r>
          </w:p>
        </w:tc>
      </w:tr>
      <w:tr w:rsidR="00193747" w:rsidRPr="009906C4" w14:paraId="0FAC78D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BEB5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ПАЛЬНОЙ СОБСТВЕННОСТИ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FDF7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000 1 11 00000 00 0000 000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CAB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2103315977,30</w:t>
            </w:r>
          </w:p>
        </w:tc>
      </w:tr>
      <w:tr w:rsidR="00193747" w:rsidRPr="009906C4" w14:paraId="7BDC99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3BBF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щим Российской Федерации, субъектам Российской Федерации или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образованиям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F155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000 1 11 01000 00 0000 120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1F12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67256554,40</w:t>
            </w:r>
          </w:p>
        </w:tc>
      </w:tr>
      <w:tr w:rsidR="00193747" w:rsidRPr="009906C4" w14:paraId="04B0E26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37F5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щим субъектам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8F34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007 1 11 01020 02 0000 120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9363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16974250,16</w:t>
            </w:r>
          </w:p>
        </w:tc>
      </w:tr>
      <w:tr w:rsidR="00193747" w:rsidRPr="009906C4" w14:paraId="37CB21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937E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щим субъектам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311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011 1 11 01020 02 0000 120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BBC7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14043008,69</w:t>
            </w:r>
          </w:p>
        </w:tc>
      </w:tr>
      <w:tr w:rsidR="00193747" w:rsidRPr="009906C4" w14:paraId="672C24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DF67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щим субъектам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435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015 1 11 01020 02 0000 120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3B0A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36239295,55</w:t>
            </w:r>
          </w:p>
        </w:tc>
      </w:tr>
      <w:tr w:rsidR="00193747" w:rsidRPr="009906C4" w14:paraId="4ABE33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EC69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размещения средств бюджетов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60C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000 1 11 02000 00 0000 120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FAB5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1855086443,06</w:t>
            </w:r>
          </w:p>
        </w:tc>
      </w:tr>
      <w:tr w:rsidR="00193747" w:rsidRPr="009906C4" w14:paraId="490213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6D2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Доходы от операций по управлению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остатками средств на едином казначе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ском счете, зачисляемые в бюджеты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жетной системы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F21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000 1 11 02100 00 0000 120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0712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1855086443,06</w:t>
            </w:r>
          </w:p>
        </w:tc>
      </w:tr>
      <w:tr w:rsidR="00193747" w:rsidRPr="009906C4" w14:paraId="2DEF2E4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10FA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операций по управлению остатками средств на едином казначе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ском счете, зачисляемые в бюджеты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22A3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005 1 11 02102 02 0000 120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A9B2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1855086443,06</w:t>
            </w:r>
          </w:p>
        </w:tc>
      </w:tr>
      <w:tr w:rsidR="00193747" w:rsidRPr="009906C4" w14:paraId="3E98123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EAD4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DAA76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000 1 11 03000 00 0000 120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50B1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9019700,86</w:t>
            </w:r>
          </w:p>
        </w:tc>
      </w:tr>
      <w:tr w:rsidR="00193747" w:rsidRPr="009906C4" w14:paraId="0D17247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F375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B1EB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005 1 11 03020 02 0000 120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DE3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9019700,86</w:t>
            </w:r>
          </w:p>
        </w:tc>
      </w:tr>
      <w:tr w:rsidR="00193747" w:rsidRPr="009906C4" w14:paraId="313BA8C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DDBB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получаемые в виде арендной 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бо иной платы за передачу в возмездное пользование государственного и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пального имущества (за исключением имущества бюджетных и автономных учреждений, а также имущества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1EA9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0B1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171929739,69</w:t>
            </w:r>
          </w:p>
        </w:tc>
      </w:tr>
      <w:tr w:rsidR="00193747" w:rsidRPr="009906C4" w14:paraId="4F52D95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7EA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получаемые в виде арендной платы за земли после разграничения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собственности на землю, а также средства от продажи права на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ключение договоров аренды указанных земельных участков (за исключением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мельных участков бюджетных и автоно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учреждений)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CB59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000 1 11 05020 00 0000 120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ED8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8615372,58</w:t>
            </w:r>
          </w:p>
        </w:tc>
      </w:tr>
      <w:tr w:rsidR="00193747" w:rsidRPr="009906C4" w14:paraId="30D1573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8B30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ли, находящиеся в собственности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 (за исключ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земельных участков бюджетных и автономных учреждений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A9C86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015 1 11 05022 02 0000 120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9C04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8615372,58</w:t>
            </w:r>
          </w:p>
        </w:tc>
      </w:tr>
      <w:tr w:rsidR="00193747" w:rsidRPr="009906C4" w14:paraId="2A09DA5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C2F33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B9D47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000 1 11 05030 00 0000 120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DA04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163280845,42</w:t>
            </w:r>
          </w:p>
        </w:tc>
      </w:tr>
      <w:tr w:rsidR="00193747" w:rsidRPr="009906C4" w14:paraId="745ACA5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B328C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 и созданных ими учреждений (за исключением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бюджетных и автономных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ний субъектов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EFC00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015 1 11 05032 02 0000 120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6F5A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163280845,42</w:t>
            </w:r>
          </w:p>
        </w:tc>
      </w:tr>
      <w:tr w:rsidR="00193747" w:rsidRPr="009906C4" w14:paraId="3D5F522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1C5C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сдачи в аренду имущества,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ставляющего государственную (муниц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пальную) казну (за исключением земел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участков)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DFA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000 1 11 05070 00 0000 120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1CC1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17903,00</w:t>
            </w:r>
          </w:p>
        </w:tc>
      </w:tr>
      <w:tr w:rsidR="00193747" w:rsidRPr="009906C4" w14:paraId="50AD27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FFD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сдачи в аренду имущества,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ставляющего казну субъекта Российской Федерации (за исключением земельных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участков)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AAA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015 1 11 05072 02 0000 120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338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17903,00</w:t>
            </w:r>
          </w:p>
        </w:tc>
      </w:tr>
      <w:tr w:rsidR="00193747" w:rsidRPr="009906C4" w14:paraId="12188FB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F4CC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Плата от реализации соглашений об уст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новлении сервитутов в отношении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мельных участков в границах полос отв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 автомобильных дорог общего польз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 регионального или межмуниц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пального значения в целях строительства (реконструкции), капитального ремонта и эксплуатации объектов дорожного серв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са, прокладки, переноса, переустройства и эксплуатации инженерных коммуник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ций, установки и эксплуатации рекламных конструкций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23E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079 1 11 05100 02 0000 120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D08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15618,69</w:t>
            </w:r>
          </w:p>
        </w:tc>
      </w:tr>
      <w:tr w:rsidR="00193747" w:rsidRPr="009906C4" w14:paraId="416AEFE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3F9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по соглашениям об установлении сервитута в отношении земельных учас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ков, находящихся в государственной или муниципальной собственности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68BD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000 1 11 05300 00 0000 120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ED19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18393,79</w:t>
            </w:r>
          </w:p>
        </w:tc>
      </w:tr>
      <w:tr w:rsidR="00193747" w:rsidRPr="009906C4" w14:paraId="585B5DF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198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по соглашениям об установлении сервитута в отношении земельных учас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 после разграничения государственной собственности на землю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5FA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000 1 11 05320 00 0000 120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65D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18393,79</w:t>
            </w:r>
          </w:p>
        </w:tc>
      </w:tr>
      <w:tr w:rsidR="00193747" w:rsidRPr="009906C4" w14:paraId="20B7D4A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1C56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по соглашениям об установлении сервитута, заключенным органами испо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нительной власти субъектов Российской Федерации, государственными или мун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ципальными предприятиями либо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E91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015 1 11 05322 02 0000 120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84F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18393,79</w:t>
            </w:r>
          </w:p>
        </w:tc>
      </w:tr>
      <w:tr w:rsidR="00193747" w:rsidRPr="009906C4" w14:paraId="06BAA30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57A6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публичный сервитут, предусмо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ренная решением уполномоченного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 об установлении публичного сервитута в отношении земельных участков, нах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дящихся в государственной или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пальной собственности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5D8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000 1 11 05400 00 0000 120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3BC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3857,96</w:t>
            </w:r>
          </w:p>
        </w:tc>
      </w:tr>
      <w:tr w:rsidR="00193747" w:rsidRPr="009906C4" w14:paraId="0B1B8EF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CE85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публичный сервитут, предусмо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ренная решением уполномоченного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 об установлении публичного сервитута в отношении земельных участков, кот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рые находятся в федеральной собственн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9E5D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000 1 11 05430 00 0000 120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31E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3857,96</w:t>
            </w:r>
          </w:p>
        </w:tc>
      </w:tr>
      <w:tr w:rsidR="00193747" w:rsidRPr="009906C4" w14:paraId="4E61D37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8187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публичный сервитут, предусмо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ренная решением уполномоченного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 об установлении публичного сервитута в отношении земельных участков, кот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рые расположены в границах сельских поселений, находятся в федеральной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и осуществление полномочий Российской Федерации по управлению и распоряжению которыми передано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нам государственной власти субъектов Российской Федерации и не предоставл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ны гражданам или юридическим лицам (за исключением органов государственной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власти (государственных органов),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местного самоуправления (муниц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органов), органов управления государственными внебюджетными фо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дами и казенных учреждений)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F16F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48119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BA96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C3B66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CC5CF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41635B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31653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9D19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7D830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BD7804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55FFBB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48FE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5E8F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3B065D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13FD9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996280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089D96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366F8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05343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45206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016 1 11 05430 10 0000 120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61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108B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CD3C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AA09E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EE659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1689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9A266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64F72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0F3637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3B62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40E6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E08B8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25543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C0221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8DC70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BE6ABD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B5B37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6B9A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C0CA15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B9781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3857,96</w:t>
            </w:r>
          </w:p>
        </w:tc>
      </w:tr>
      <w:tr w:rsidR="00193747" w:rsidRPr="009906C4" w14:paraId="5405AC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999C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Прочие доходы от использования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и прав, находящихся в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и муниципальной собственности (за исключением имущества бюджетных и автономных учреждений, а также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государственных и муниципальных унитарных предприятий,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зенных)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D27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000 1 11 09000 00 0000 120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5F3C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1287,54</w:t>
            </w:r>
          </w:p>
        </w:tc>
      </w:tr>
      <w:tr w:rsidR="00193747" w:rsidRPr="009906C4" w14:paraId="522B2EF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3AB1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и муниципальной собственности (за исключением имущества бюджетных и автономных учреждений, а также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государственных и муниципальных унитарных предприятий,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зенных)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13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000 1 11 09040 00 0000 120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BCB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1287,54</w:t>
            </w:r>
          </w:p>
        </w:tc>
      </w:tr>
      <w:tr w:rsidR="00193747" w:rsidRPr="009906C4" w14:paraId="61963E9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B5B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 субъектов Российской Федерации (за исключением имущества бюджетных и автономных учреждений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524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015 1 11 09042 02 0000 120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7CD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1287,54</w:t>
            </w:r>
          </w:p>
        </w:tc>
      </w:tr>
      <w:tr w:rsidR="00193747" w:rsidRPr="009906C4" w14:paraId="0A76CC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AFBA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4C0E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000 1 12 00000 00 0000 000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967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126827880,69</w:t>
            </w:r>
          </w:p>
        </w:tc>
      </w:tr>
      <w:tr w:rsidR="00193747" w:rsidRPr="009906C4" w14:paraId="0A2DC9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5747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негативное воздействие на окр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жающую среду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0C3C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000 1 12 01000 01 0000 120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29F8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90517292,94</w:t>
            </w:r>
          </w:p>
        </w:tc>
      </w:tr>
      <w:tr w:rsidR="00193747" w:rsidRPr="009906C4" w14:paraId="1CF755B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7FCB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7934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048 1 12 01010 01 0000 120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9387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10544942,83</w:t>
            </w:r>
          </w:p>
        </w:tc>
      </w:tr>
      <w:tr w:rsidR="00193747" w:rsidRPr="009906C4" w14:paraId="63C2FFF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0215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B50C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048 1 12 01030 01 0000 120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DF0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12589638,55</w:t>
            </w:r>
          </w:p>
        </w:tc>
      </w:tr>
      <w:tr w:rsidR="00193747" w:rsidRPr="009906C4" w14:paraId="4C4FAB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3192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размещение отходов произво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и потребления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7AB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000 1 12 01040 01 0000 120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772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64689574,80</w:t>
            </w:r>
          </w:p>
        </w:tc>
      </w:tr>
      <w:tr w:rsidR="00193747" w:rsidRPr="009906C4" w14:paraId="07DD0ED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ADF2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размещение отходов произво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051A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048 1 12 01041 01 0000 120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A70F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61440367,52</w:t>
            </w:r>
          </w:p>
        </w:tc>
      </w:tr>
      <w:tr w:rsidR="00193747" w:rsidRPr="009906C4" w14:paraId="1D64D86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E6CA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размещение твердых коммунал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отходов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03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048 1 12 01042 01 0000 120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47D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3247823,39</w:t>
            </w:r>
          </w:p>
        </w:tc>
      </w:tr>
      <w:tr w:rsidR="00193747" w:rsidRPr="009906C4" w14:paraId="06ED6E8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F12C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размещение и (или) складиров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побочных продуктов производства, признанных отходами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045F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048 1 12 01043 01 0000 120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80C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1383,89</w:t>
            </w:r>
          </w:p>
        </w:tc>
      </w:tr>
      <w:tr w:rsidR="00193747" w:rsidRPr="009906C4" w14:paraId="5ECF6D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4F50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выбросы загрязняющих веществ, образующихся при сжигании на факел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установках и (или) рассеивании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путного нефтяного газа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9C8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048 1 12 01070 01 0000 120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64C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2693136,76</w:t>
            </w:r>
          </w:p>
        </w:tc>
      </w:tr>
      <w:tr w:rsidR="00193747" w:rsidRPr="009906C4" w14:paraId="670BCDA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4F67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при пользовании недрами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0EC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000 1 12 02000 00 0000 120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9B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28148315,94</w:t>
            </w:r>
          </w:p>
        </w:tc>
      </w:tr>
      <w:tr w:rsidR="00193747" w:rsidRPr="009906C4" w14:paraId="34D17C0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CBA3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Разовые платежи за пользование недрами при наступлении определенных событий, оговоренных в лицензии, при пользовании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недрами на территории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074D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000 1 12 02010 01 0000 120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6A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3739344,00</w:t>
            </w:r>
          </w:p>
        </w:tc>
      </w:tr>
      <w:tr w:rsidR="00193747" w:rsidRPr="009906C4" w14:paraId="0389908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11D5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по участкам недр местного знач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FA7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016 1 12 02012 01 0000 120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09D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3739344,00</w:t>
            </w:r>
          </w:p>
        </w:tc>
      </w:tr>
      <w:tr w:rsidR="00193747" w:rsidRPr="009906C4" w14:paraId="39DC78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58F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Регулярные платежи за пользование недрами при пользовании недрами на те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ритории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21E6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182 1 12 02030 01 0000 120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63C1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24023971,94</w:t>
            </w:r>
          </w:p>
        </w:tc>
      </w:tr>
      <w:tr w:rsidR="00193747" w:rsidRPr="009906C4" w14:paraId="0C9AE96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C816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проведение государственной экспертизы запасов полезных ископаемых и подземных вод, геологической инфо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мации о предоставляемых в пользование участках недр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CF6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000 1 12 02050 01 0000 120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DF98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385000,00</w:t>
            </w:r>
          </w:p>
        </w:tc>
      </w:tr>
      <w:tr w:rsidR="00193747" w:rsidRPr="009906C4" w14:paraId="784971A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96FE2" w14:textId="77777777" w:rsidR="00193747" w:rsidRPr="009906C4" w:rsidRDefault="00193747" w:rsidP="007216FD">
            <w:pPr>
              <w:spacing w:line="233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проведение государственной экспертизы запасов полезных ископаемых и подземных вод, геологической инфо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торые используются для целей питьевого водоснабжения или технического вод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снабжения и объем добычи которых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ставляет не более 500 кубических метров в сутки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60BEA" w14:textId="77777777" w:rsidR="00193747" w:rsidRPr="009906C4" w:rsidRDefault="00193747" w:rsidP="007216FD">
            <w:pPr>
              <w:spacing w:line="233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016 1 12 02052 01 0000 120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3EF8A" w14:textId="77777777" w:rsidR="00193747" w:rsidRPr="009906C4" w:rsidRDefault="00193747" w:rsidP="007216FD">
            <w:pPr>
              <w:spacing w:line="233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385000,00</w:t>
            </w:r>
          </w:p>
        </w:tc>
      </w:tr>
      <w:tr w:rsidR="00193747" w:rsidRPr="009906C4" w14:paraId="521715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ACCF2" w14:textId="77777777" w:rsidR="00193747" w:rsidRPr="009906C4" w:rsidRDefault="00193747" w:rsidP="007216FD">
            <w:pPr>
              <w:spacing w:line="233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использование лесов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2453" w14:textId="77777777" w:rsidR="00193747" w:rsidRPr="009906C4" w:rsidRDefault="00193747" w:rsidP="007216FD">
            <w:pPr>
              <w:spacing w:line="233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000 1 12 04000 00 0000 120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F57C7" w14:textId="77777777" w:rsidR="00193747" w:rsidRPr="009906C4" w:rsidRDefault="00193747" w:rsidP="007216FD">
            <w:pPr>
              <w:spacing w:line="233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8162271,81</w:t>
            </w:r>
          </w:p>
        </w:tc>
      </w:tr>
      <w:tr w:rsidR="00193747" w:rsidRPr="009906C4" w14:paraId="1188CFE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78A61" w14:textId="77777777" w:rsidR="00193747" w:rsidRPr="009906C4" w:rsidRDefault="00193747" w:rsidP="007216FD">
            <w:pPr>
              <w:spacing w:line="233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использование лесов, распол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женных на землях лесного фонда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480BB" w14:textId="77777777" w:rsidR="00193747" w:rsidRPr="009906C4" w:rsidRDefault="00193747" w:rsidP="007216FD">
            <w:pPr>
              <w:spacing w:line="233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000 1 12 04010 00 0000 120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B6970" w14:textId="77777777" w:rsidR="00193747" w:rsidRPr="009906C4" w:rsidRDefault="00193747" w:rsidP="007216FD">
            <w:pPr>
              <w:spacing w:line="233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8162271,81</w:t>
            </w:r>
          </w:p>
        </w:tc>
      </w:tr>
      <w:tr w:rsidR="00193747" w:rsidRPr="009906C4" w14:paraId="3C04BE3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D493B" w14:textId="77777777" w:rsidR="00193747" w:rsidRPr="009906C4" w:rsidRDefault="00193747" w:rsidP="007216FD">
            <w:pPr>
              <w:spacing w:line="233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использование лесов, распол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женных на землях лесного фонда, в части, превышающей минимальный размер арендной платы (за исключением платы за использование лесов, расположенных на землях лесного фонда, в части, превыш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ющей минимальный размер арендной платы, при реализации приоритетных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вестиционных проектов в целях развития лесного комплекса)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F34A0" w14:textId="77777777" w:rsidR="00193747" w:rsidRPr="009906C4" w:rsidRDefault="00193747" w:rsidP="007216FD">
            <w:pPr>
              <w:spacing w:line="233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016 1 12 04014 02 0000 120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2AFF2" w14:textId="77777777" w:rsidR="00193747" w:rsidRPr="009906C4" w:rsidRDefault="00193747" w:rsidP="007216FD">
            <w:pPr>
              <w:spacing w:line="233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8162271,81</w:t>
            </w:r>
          </w:p>
        </w:tc>
      </w:tr>
      <w:tr w:rsidR="00193747" w:rsidRPr="009906C4" w14:paraId="3CFDB1A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3168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345B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000 1 13 00000 00 0000 000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6DB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388419568,98</w:t>
            </w:r>
          </w:p>
        </w:tc>
      </w:tr>
      <w:tr w:rsidR="00193747" w:rsidRPr="009906C4" w14:paraId="158E394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5ED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оказания платных услуг (р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бот)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136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000 1 13 01000 00 0000 130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D27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12362699,60</w:t>
            </w:r>
          </w:p>
        </w:tc>
      </w:tr>
      <w:tr w:rsidR="00193747" w:rsidRPr="009906C4" w14:paraId="58A80D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8816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предоставление сведений и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кументов, содержащихся в Едином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дарственном реестре юридических лиц и в Едином государственном реестре индив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дуальных предпринимателей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85A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182 1 13 01020 01 0000 130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8A32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88600,00</w:t>
            </w:r>
          </w:p>
        </w:tc>
      </w:tr>
      <w:tr w:rsidR="00193747" w:rsidRPr="009906C4" w14:paraId="1E8740E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903C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предоставление сведений из Единого государственного реестра 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движимости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27B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321 1 13 01031 01 0000 130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7C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5677215,93</w:t>
            </w:r>
          </w:p>
        </w:tc>
      </w:tr>
      <w:tr w:rsidR="00193747" w:rsidRPr="009906C4" w14:paraId="6E79A3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0B9D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5B56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182 1 13 01190 01 0000 130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3E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3350,00</w:t>
            </w:r>
          </w:p>
        </w:tc>
      </w:tr>
      <w:tr w:rsidR="00193747" w:rsidRPr="009906C4" w14:paraId="1054E9E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7448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Плата за предоставление сведений, док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ментов, содержащихся в государственных реестрах (регистрах)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DD1A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000 1 13 01400 01 0000 130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1CE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450,00</w:t>
            </w:r>
          </w:p>
        </w:tc>
      </w:tr>
      <w:tr w:rsidR="00193747" w:rsidRPr="009906C4" w14:paraId="3BA8E82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E49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Плата за предоставление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органами субъектов Российской Федерации, казенными учреждениями субъектов Российской Федерации свед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ний, документов, содержащихся в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дарственных реестрах (регистрах), вед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которых осуществляется данными государственными органами, учрежден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4573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016 1 13 01410 01 0000 130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3859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450,00</w:t>
            </w:r>
          </w:p>
        </w:tc>
      </w:tr>
      <w:tr w:rsidR="00193747" w:rsidRPr="009906C4" w14:paraId="1516E93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F8C3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214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000 1 13 01990 00 0000 130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9532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6593083,67</w:t>
            </w:r>
          </w:p>
        </w:tc>
      </w:tr>
      <w:tr w:rsidR="00193747" w:rsidRPr="009906C4" w14:paraId="0710A8C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E913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рального бюджета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6D2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167 1 13 01991 01 0000 130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2BB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2900,00</w:t>
            </w:r>
          </w:p>
        </w:tc>
      </w:tr>
      <w:tr w:rsidR="00193747" w:rsidRPr="009906C4" w14:paraId="3912DB8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72D6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оказания платных услуг (работ) получателями средств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4869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017 1 13 01992 02 0000 130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D29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6590183,67</w:t>
            </w:r>
          </w:p>
        </w:tc>
      </w:tr>
      <w:tr w:rsidR="00193747" w:rsidRPr="009906C4" w14:paraId="10D7AC5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D8F6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компенсации затрат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70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000 1 13 02000 00 0000 130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B21A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376056869,38</w:t>
            </w:r>
          </w:p>
        </w:tc>
      </w:tr>
      <w:tr w:rsidR="00193747" w:rsidRPr="009906C4" w14:paraId="6A3066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FA30F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поступающие в порядке возм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щения бюджету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расходов, направленных на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крытие процессуальных издержек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5142C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002 1 13 02040 01 0000 130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53CEC6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14200,00</w:t>
            </w:r>
          </w:p>
        </w:tc>
      </w:tr>
      <w:tr w:rsidR="00193747" w:rsidRPr="009906C4" w14:paraId="39D1453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FD422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поступающие в порядке возм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щения бюджету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расходов, направленных на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крытие процессуальных издержек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9F43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079 1 13 02040 01 0000 130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CAD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125665,00</w:t>
            </w:r>
          </w:p>
        </w:tc>
      </w:tr>
      <w:tr w:rsidR="00193747" w:rsidRPr="009906C4" w14:paraId="192D5F0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82D49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поступающие в порядке возм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щения расходов, понесенных в связи с эксплуатацией имущества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E241B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000 1 13 02060 00 0000 130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C10CC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207251,00</w:t>
            </w:r>
          </w:p>
        </w:tc>
      </w:tr>
      <w:tr w:rsidR="00193747" w:rsidRPr="009906C4" w14:paraId="42970DF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2EE7F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Доходы, поступающие в порядке возм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щения расходов, понесенных в связи с эксплуатацией имущества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47A5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002 1 13 02062 02 0000 130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82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207251,00</w:t>
            </w:r>
          </w:p>
        </w:tc>
      </w:tr>
      <w:tr w:rsidR="00193747" w:rsidRPr="009906C4" w14:paraId="077146A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0108E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государства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7DE2A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000 1 13 02990 00 0000 130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2F58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375709753,38</w:t>
            </w:r>
          </w:p>
        </w:tc>
      </w:tr>
      <w:tr w:rsidR="00193747" w:rsidRPr="009906C4" w14:paraId="5DFB6BC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F7691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4579E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001 1 13 02992 02 0000 130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120E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698,90</w:t>
            </w:r>
          </w:p>
        </w:tc>
      </w:tr>
      <w:tr w:rsidR="00193747" w:rsidRPr="009906C4" w14:paraId="6827FFC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21F6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E2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002 1 13 02992 02 0000 130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15C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8731112,91</w:t>
            </w:r>
          </w:p>
        </w:tc>
      </w:tr>
      <w:tr w:rsidR="00193747" w:rsidRPr="009906C4" w14:paraId="1788952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BAEB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A51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003 1 13 02992 02 0000 130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530A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2800000,00</w:t>
            </w:r>
          </w:p>
        </w:tc>
      </w:tr>
      <w:tr w:rsidR="00193747" w:rsidRPr="009906C4" w14:paraId="6B1145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E668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F80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004 1 13 02992 02 0000 130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7C1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220,00</w:t>
            </w:r>
          </w:p>
        </w:tc>
      </w:tr>
      <w:tr w:rsidR="00193747" w:rsidRPr="009906C4" w14:paraId="5FA16BC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233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C556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543A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6616,61</w:t>
            </w:r>
          </w:p>
        </w:tc>
      </w:tr>
      <w:tr w:rsidR="00193747" w:rsidRPr="009906C4" w14:paraId="075F759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1ADB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1B38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FF8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5846,63</w:t>
            </w:r>
          </w:p>
        </w:tc>
      </w:tr>
      <w:tr w:rsidR="00193747" w:rsidRPr="009906C4" w14:paraId="5BD098F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F146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Прочие доходы от компенсации затрат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F42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009 1 13 02992 02 0000 130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D15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61318492,49</w:t>
            </w:r>
          </w:p>
        </w:tc>
      </w:tr>
      <w:tr w:rsidR="00193747" w:rsidRPr="009906C4" w14:paraId="7EABA9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A08C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FEF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3EF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873,88</w:t>
            </w:r>
          </w:p>
        </w:tc>
      </w:tr>
      <w:tr w:rsidR="00193747" w:rsidRPr="009906C4" w14:paraId="68E006A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778A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C7F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618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310366,32</w:t>
            </w:r>
          </w:p>
        </w:tc>
      </w:tr>
      <w:tr w:rsidR="00193747" w:rsidRPr="009906C4" w14:paraId="728FDB5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C993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E13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F8E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8840606,30</w:t>
            </w:r>
          </w:p>
        </w:tc>
      </w:tr>
      <w:tr w:rsidR="00193747" w:rsidRPr="009906C4" w14:paraId="28760C1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E16B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B066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017 1 13 02992 02 0000 130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0C08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44957,72</w:t>
            </w:r>
          </w:p>
        </w:tc>
      </w:tr>
      <w:tr w:rsidR="00193747" w:rsidRPr="009906C4" w14:paraId="5270644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A0E5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601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E54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3525205,63</w:t>
            </w:r>
          </w:p>
        </w:tc>
      </w:tr>
      <w:tr w:rsidR="00193747" w:rsidRPr="009906C4" w14:paraId="7BBDF49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4950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6B43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019 1 13 02992 02 0000 130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8D81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1297660,41</w:t>
            </w:r>
          </w:p>
        </w:tc>
      </w:tr>
      <w:tr w:rsidR="00193747" w:rsidRPr="009906C4" w14:paraId="24A96F0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CB44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D9C0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023 1 13 02992 02 0000 130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893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8351,52</w:t>
            </w:r>
          </w:p>
        </w:tc>
      </w:tr>
      <w:tr w:rsidR="00193747" w:rsidRPr="009906C4" w14:paraId="6E2E315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5AC4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DD00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025 1 13 02992 02 0000 130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20F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9167,12</w:t>
            </w:r>
          </w:p>
        </w:tc>
      </w:tr>
      <w:tr w:rsidR="00193747" w:rsidRPr="009906C4" w14:paraId="5744836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8465F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0B44F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027 1 13 02992 02 0000 130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1EFAD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6079361,55</w:t>
            </w:r>
          </w:p>
        </w:tc>
      </w:tr>
      <w:tr w:rsidR="00193747" w:rsidRPr="009906C4" w14:paraId="5691BAC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30D04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74E89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031 1 13 02992 02 0000 130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CAFD1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4944,75</w:t>
            </w:r>
          </w:p>
        </w:tc>
      </w:tr>
      <w:tr w:rsidR="00193747" w:rsidRPr="009906C4" w14:paraId="2C45522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7DDBB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21C8F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032 1 13 02992 02 0000 130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E7AAF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231,78</w:t>
            </w:r>
          </w:p>
        </w:tc>
      </w:tr>
      <w:tr w:rsidR="00193747" w:rsidRPr="009906C4" w14:paraId="5B918A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DA66A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62133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034 1 13 02992 02 0000 130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48290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0,06</w:t>
            </w:r>
          </w:p>
        </w:tc>
      </w:tr>
      <w:tr w:rsidR="00193747" w:rsidRPr="009906C4" w14:paraId="75D84A1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7852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D27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035 1 13 02992 02 0000 130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09BD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51195,14</w:t>
            </w:r>
          </w:p>
        </w:tc>
      </w:tr>
      <w:tr w:rsidR="00193747" w:rsidRPr="009906C4" w14:paraId="57A5E69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063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7909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427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2607167,07</w:t>
            </w:r>
          </w:p>
        </w:tc>
      </w:tr>
      <w:tr w:rsidR="00193747" w:rsidRPr="009906C4" w14:paraId="6FB6677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BC1E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A00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039 1 13 02992 02 0000 130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3E7F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16331087,99</w:t>
            </w:r>
          </w:p>
        </w:tc>
      </w:tr>
      <w:tr w:rsidR="00193747" w:rsidRPr="009906C4" w14:paraId="5C3E7DA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C025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1BF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041 1 13 02992 02 0000 130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12FA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14058569,32</w:t>
            </w:r>
          </w:p>
        </w:tc>
      </w:tr>
      <w:tr w:rsidR="00193747" w:rsidRPr="009906C4" w14:paraId="7BB0BE4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8256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076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042 1 13 02992 02 0000 130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843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217164139,23</w:t>
            </w:r>
          </w:p>
        </w:tc>
      </w:tr>
      <w:tr w:rsidR="00193747" w:rsidRPr="009906C4" w14:paraId="19CFDC6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FCBD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B8C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3DB4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403461,00</w:t>
            </w:r>
          </w:p>
        </w:tc>
      </w:tr>
      <w:tr w:rsidR="00193747" w:rsidRPr="009906C4" w14:paraId="50E6035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647C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DB07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078 1 13 02992 02 0000 130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848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29354148,17</w:t>
            </w:r>
          </w:p>
        </w:tc>
      </w:tr>
      <w:tr w:rsidR="00193747" w:rsidRPr="009906C4" w14:paraId="6D2B508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A4F3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Прочие доходы от компенсации затрат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E80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079 1 13 02992 02 0000 130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323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2755270,88</w:t>
            </w:r>
          </w:p>
        </w:tc>
      </w:tr>
      <w:tr w:rsidR="00193747" w:rsidRPr="009906C4" w14:paraId="0E856D7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C4D9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ДОХОДЫ ОТ ПРОДАЖИ МАТЕР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АЛЬНЫХ И НЕМАТЕРИАЛЬНЫХ АКТИВОВ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A57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000 1 14 00000 00 0000 000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4FC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7389621,86</w:t>
            </w:r>
          </w:p>
        </w:tc>
      </w:tr>
      <w:tr w:rsidR="00193747" w:rsidRPr="009906C4" w14:paraId="0CEA49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5561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продажи квартир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34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000 1 14 01000 00 0000 410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C6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1522500,00</w:t>
            </w:r>
          </w:p>
        </w:tc>
      </w:tr>
      <w:tr w:rsidR="00193747" w:rsidRPr="009906C4" w14:paraId="65CFF58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0B56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BC52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015 1 14 01020 02 0000 410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80E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1522500,00</w:t>
            </w:r>
          </w:p>
        </w:tc>
      </w:tr>
      <w:tr w:rsidR="00193747" w:rsidRPr="009906C4" w14:paraId="55367A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A23F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реализации имущества, нах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дящегося в государственной и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пальной собственности (за исключением движимого имущества бюджетных и 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тономных учреждений, а также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государственных и муниципальных унитарных предприятий,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зенных)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1925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000 1 14 02000 00 0000 000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8F47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5858898,85</w:t>
            </w:r>
          </w:p>
        </w:tc>
      </w:tr>
      <w:tr w:rsidR="00193747" w:rsidRPr="009906C4" w14:paraId="6059ACF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BE17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реализации имущества, нах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дящегося в собственности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(за исключением движимого имущества бюджетных и 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тономных учреждений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а также имущества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дарственных унитарных предприятий субъектов Российской Федерации, в том числе казенных), в части реализации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новных средств по указанному имуществу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06176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000 1 14 02020 02 0000 410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DB8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3716159,85</w:t>
            </w:r>
          </w:p>
        </w:tc>
      </w:tr>
      <w:tr w:rsidR="00193747" w:rsidRPr="009906C4" w14:paraId="6A2FE65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CE7A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реализации имущества, нах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дящегося в собственности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(за исключением имущества бюджетных и автономных учреждений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а также имущества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унитарных предприятий субъектов Российской Федерации,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зенных), в части реализации материал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запасов по указанному имуществу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0CC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C89F0B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E3D7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9C57A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7F5BEA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99EC7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B5C6A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35EB3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31CB3B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2884F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0811A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000 1 14 02020 02 0000 440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61B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DBAC98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1D1544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69BB9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33F7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7B0265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BBAE6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1CB2F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09D80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B0CCB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1AAA2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2142739,00</w:t>
            </w:r>
          </w:p>
        </w:tc>
      </w:tr>
      <w:tr w:rsidR="00193747" w:rsidRPr="009906C4" w14:paraId="7D2BB38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5995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реализации имущества, нах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дящегося в оперативном управлении учреждений, находящихся в ведении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ганов государственной власти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рации), в части реализации материальных запасов по указанному имуществу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855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015 1 14 02022 02 0000 440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03B9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3716159,85</w:t>
            </w:r>
          </w:p>
        </w:tc>
      </w:tr>
      <w:tr w:rsidR="00193747" w:rsidRPr="009906C4" w14:paraId="143E231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406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а также имущества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унитарных предприятий субъектов Российской Федерации,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зенных), в части реализации основных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средств по указанному имуществу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AC9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015 1 14 02023 02 0000 410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0DE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2103474,00</w:t>
            </w:r>
          </w:p>
        </w:tc>
      </w:tr>
      <w:tr w:rsidR="00193747" w:rsidRPr="009906C4" w14:paraId="0CFE80E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51CD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а также имущества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унитарных предприятий субъектов Российской Федерации, в том числе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зенных), в части реализации материал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запасов по указанному имуществу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F7A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015 1 14 02023 02 0000 440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F6F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39265,00</w:t>
            </w:r>
          </w:p>
        </w:tc>
      </w:tr>
      <w:tr w:rsidR="00193747" w:rsidRPr="009906C4" w14:paraId="4F56E23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4C0B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продажи земельных участков, находящихся в государственной и мун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ципальной собственности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204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000 1 14 06000 00 0000 430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BAC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8223,01</w:t>
            </w:r>
          </w:p>
        </w:tc>
      </w:tr>
      <w:tr w:rsidR="00193747" w:rsidRPr="009906C4" w14:paraId="7812021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0F5BA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рые разграничена (за исключением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мельных участков бюджетных и автоно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учреждений)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FBEA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000 1 14 06020 00 0000 430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2F87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8223,01</w:t>
            </w:r>
          </w:p>
        </w:tc>
      </w:tr>
      <w:tr w:rsidR="00193747" w:rsidRPr="009906C4" w14:paraId="2D83BF3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6C33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номных учреждений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BB187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015 1 14 06022 02 0000 430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669BF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8223,01</w:t>
            </w:r>
          </w:p>
        </w:tc>
      </w:tr>
      <w:tr w:rsidR="00193747" w:rsidRPr="009906C4" w14:paraId="7623FC6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AAFD7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Доходы от реализации биологических активов, поступающие в бюджеты м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ниципальных округов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89A4D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000 1 15 00000 00 0000 000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47BF3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19632760,00</w:t>
            </w:r>
          </w:p>
        </w:tc>
      </w:tr>
      <w:tr w:rsidR="00193747" w:rsidRPr="009906C4" w14:paraId="03272DF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70788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Платежи, взимаемые государственными и муниципальными органами (организац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ями) за выполнение определенных фун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8DFE0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000 1 15 02000 00 0000 140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1445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19601512,00</w:t>
            </w:r>
          </w:p>
        </w:tc>
      </w:tr>
      <w:tr w:rsidR="00193747" w:rsidRPr="009906C4" w14:paraId="07A7C18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A782E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Платежи, взимаемые государственными органами (организациями)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за выполнение опр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деленных функций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13955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010 1 15 02020 02 0000 140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13A5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19601512,00</w:t>
            </w:r>
          </w:p>
        </w:tc>
      </w:tr>
      <w:tr w:rsidR="00193747" w:rsidRPr="009906C4" w14:paraId="1A0D8C0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7E1B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Сборы, вносимые заказчиками докуме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тации, подлежащей государственной эк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логической экспертизе, рассчитанные в соответствии со сметой расходов на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ведение государственной экологической экспертизы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AC7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000 1 15 07000 01 0000 140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6FA4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31248,00</w:t>
            </w:r>
          </w:p>
        </w:tc>
      </w:tr>
      <w:tr w:rsidR="00193747" w:rsidRPr="009906C4" w14:paraId="24EC3F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2C96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Сборы, вносимые заказчиками докуме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тации, подлежащей государственной эк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логической экспертизе, организация и проведение которой осуществляются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ганами государственной власти субъектов Российской Федерации, рассчитанные в соответствии со сметой расходов на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ведение государственной экологической экспертизы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475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016 1 15 07020 01 0000 140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6620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31248,00</w:t>
            </w:r>
          </w:p>
        </w:tc>
      </w:tr>
      <w:tr w:rsidR="00193747" w:rsidRPr="009906C4" w14:paraId="64BE4D8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257E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ШТРАФЫ, САНКЦИИ, ВОЗМЕЩ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НИЕ УЩЕРБА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23B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000 1 16 00000 00 0000 000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B41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3337250711,61</w:t>
            </w:r>
          </w:p>
        </w:tc>
      </w:tr>
      <w:tr w:rsidR="00193747" w:rsidRPr="009906C4" w14:paraId="3ECD813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1726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Кодексом Российской Федерации об административных правонарушениях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FFB3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000 1 16 01000 01 0000 140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5669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2377683118,08</w:t>
            </w:r>
          </w:p>
        </w:tc>
      </w:tr>
      <w:tr w:rsidR="00193747" w:rsidRPr="009906C4" w14:paraId="208F44F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2734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ные главой 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права граждан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CED9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000 1 16 01050 01 0000 140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2A2E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912051,50</w:t>
            </w:r>
          </w:p>
        </w:tc>
      </w:tr>
      <w:tr w:rsidR="00193747" w:rsidRPr="009906C4" w14:paraId="30A26B7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6810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права граждан,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426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018 1 16 01053 01 0000 140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C9D1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125000,00</w:t>
            </w:r>
          </w:p>
        </w:tc>
      </w:tr>
      <w:tr w:rsidR="00193747" w:rsidRPr="009906C4" w14:paraId="3A94029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2A43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права граждан,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23A2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034 1 16 01053 01 0000 140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DCD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10000,00</w:t>
            </w:r>
          </w:p>
        </w:tc>
      </w:tr>
      <w:tr w:rsidR="00193747" w:rsidRPr="009906C4" w14:paraId="2D33C57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5631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права граждан,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7D8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036 1 16 01053 01 0000 140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4C5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777051,50</w:t>
            </w:r>
          </w:p>
        </w:tc>
      </w:tr>
      <w:tr w:rsidR="00193747" w:rsidRPr="009906C4" w14:paraId="6D1176D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A5F4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6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здоровье, сан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тарно-эпидемиологическое благополучие населения и общественную нравстве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ность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648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A5C3D0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9DAB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CF00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64F6E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0491A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F8F8BA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ED2E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000 1 16 01060 01 0000 140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F85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72EE1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02413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08978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BAAED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75B2D8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FEE3FA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20CB8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5507611,00</w:t>
            </w:r>
          </w:p>
        </w:tc>
      </w:tr>
      <w:tr w:rsidR="00193747" w:rsidRPr="009906C4" w14:paraId="64FDD57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983D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6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здоровье, сан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тарно-эпидемиологическое благополучие населения и общественную нравстве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ность, налагаемые мировыми судьями, комиссиями по делам несовершенноле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429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036 1 16 01063 01 0000 140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3FF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5507611,00</w:t>
            </w:r>
          </w:p>
        </w:tc>
      </w:tr>
      <w:tr w:rsidR="00193747" w:rsidRPr="009906C4" w14:paraId="57AE907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93D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C90B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000 1 16 01070 01 0000 140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0A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4517065,76</w:t>
            </w:r>
          </w:p>
        </w:tc>
      </w:tr>
      <w:tr w:rsidR="00193747" w:rsidRPr="009906C4" w14:paraId="3BF17B8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E75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нов исполнительной власти субъектов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D16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007 1 16 01072 01 0000 140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D610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661416,50</w:t>
            </w:r>
          </w:p>
        </w:tc>
      </w:tr>
      <w:tr w:rsidR="00193747" w:rsidRPr="009906C4" w14:paraId="6695A59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C64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F82A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36FD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1306982,61</w:t>
            </w:r>
          </w:p>
        </w:tc>
      </w:tr>
      <w:tr w:rsidR="00193747" w:rsidRPr="009906C4" w14:paraId="0A5571D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DF3E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20C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81E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120500,00</w:t>
            </w:r>
          </w:p>
        </w:tc>
      </w:tr>
      <w:tr w:rsidR="00193747" w:rsidRPr="009906C4" w14:paraId="75F4CC0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A21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F594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505F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26E29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2E300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1F4B1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3433C2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687CB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844CD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283E8C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98722D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037 1 16 01072 01 0000 140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0838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BD36BD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8DD43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71173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C93CE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D65EF9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AA4A3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227D0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2399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D5539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145000,00</w:t>
            </w:r>
          </w:p>
        </w:tc>
      </w:tr>
      <w:tr w:rsidR="00193747" w:rsidRPr="009906C4" w14:paraId="289CAC6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124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D9FE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D568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380002,54</w:t>
            </w:r>
          </w:p>
        </w:tc>
      </w:tr>
      <w:tr w:rsidR="00193747" w:rsidRPr="009906C4" w14:paraId="0A50914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E592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E61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500 1 16 01072 01 0000 140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647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22500,00</w:t>
            </w:r>
          </w:p>
        </w:tc>
      </w:tr>
      <w:tr w:rsidR="00193747" w:rsidRPr="009906C4" w14:paraId="6F2A01C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2EE1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собственности,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5E91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036 1 16 01073 01 0000 140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CCCC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1880664,11</w:t>
            </w:r>
          </w:p>
        </w:tc>
      </w:tr>
      <w:tr w:rsidR="00193747" w:rsidRPr="009906C4" w14:paraId="7066FF1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334A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843E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000 1 16 01080 01 0000 140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125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2368865,35</w:t>
            </w:r>
          </w:p>
        </w:tc>
      </w:tr>
      <w:tr w:rsidR="00193747" w:rsidRPr="009906C4" w14:paraId="5064DF8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43AD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ждениями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23A1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008 1 16 01082 01 0000 140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CA64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51500,00</w:t>
            </w:r>
          </w:p>
        </w:tc>
      </w:tr>
      <w:tr w:rsidR="00193747" w:rsidRPr="009906C4" w14:paraId="25B008E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FBB6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ждениями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5EA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9CBA3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6A1A8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D596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0986B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380BE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2155D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2E6C70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A6E8B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E592F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4373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010 1 16 01082 01 0000 140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3060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FB6F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BFF875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4F8F45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DC1B9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BE6963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81EE87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4CA22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999BA6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91B71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62A09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1000,00</w:t>
            </w:r>
          </w:p>
        </w:tc>
      </w:tr>
      <w:tr w:rsidR="00193747" w:rsidRPr="009906C4" w14:paraId="0E3D36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246C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ждениями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3323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016 1 16 01082 01 0000 140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A38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1512559,82</w:t>
            </w:r>
          </w:p>
        </w:tc>
      </w:tr>
      <w:tr w:rsidR="00193747" w:rsidRPr="009906C4" w14:paraId="554139D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9CE1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ждениями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45BF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043 1 16 01082 01 0000 140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8E62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574200,00</w:t>
            </w:r>
          </w:p>
        </w:tc>
      </w:tr>
      <w:tr w:rsidR="00193747" w:rsidRPr="009906C4" w14:paraId="7C0BB6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482E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охраны окружающей среды, природопользования и обращения с животными, налагаемые мировыми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дьями, комиссиями по делам несоверше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F90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036 1 16 01083 01 0000 140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3D6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229605,53</w:t>
            </w:r>
          </w:p>
        </w:tc>
      </w:tr>
      <w:tr w:rsidR="00193747" w:rsidRPr="009906C4" w14:paraId="61F640F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5A35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промышленности,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 и энергетике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88C1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000 1 16 01090 01 0000 140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2698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1642367,47</w:t>
            </w:r>
          </w:p>
        </w:tc>
      </w:tr>
      <w:tr w:rsidR="00193747" w:rsidRPr="009906C4" w14:paraId="6D89BE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526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промышленности,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 и энергетике, налагаемые должнос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0C08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010 1 16 01092 01 0000 140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72B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500,00</w:t>
            </w:r>
          </w:p>
        </w:tc>
      </w:tr>
      <w:tr w:rsidR="00193747" w:rsidRPr="009906C4" w14:paraId="1E0C8BF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A4C0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промышленности,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 и энергетике, налагаемые должнос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CE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AAB8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B70DF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2E64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DA90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5D81F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F2C00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0DB3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6B0DF7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797FA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013 1 16 01092 01 0000 140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2A5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2A46A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EE5CD5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10427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7D73D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2D1BB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310008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7F193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9C6186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A452E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10000,00</w:t>
            </w:r>
          </w:p>
        </w:tc>
      </w:tr>
      <w:tr w:rsidR="00193747" w:rsidRPr="009906C4" w14:paraId="77A316E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2FAE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промышленности,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 и энергетике, налагаемые должнос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лицами органов исполнительной власти субъектов Российской Федерации, учреждениями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FED7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025 1 16 01092 01 0000 140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508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1586000,00</w:t>
            </w:r>
          </w:p>
        </w:tc>
      </w:tr>
      <w:tr w:rsidR="00193747" w:rsidRPr="009906C4" w14:paraId="7DF51DE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2429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промышленности,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 и энергетике, налагаемые мировыми судьями, комиссиями по делам несове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11D7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036 1 16 01093 01 0000 140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4B8E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45867,47</w:t>
            </w:r>
          </w:p>
        </w:tc>
      </w:tr>
      <w:tr w:rsidR="00193747" w:rsidRPr="009906C4" w14:paraId="691859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8E70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сельском хозяйстве, ветерин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рии и мелиорации земель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4F08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000 1 16 01100 01 0000 140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B7EB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47260,95</w:t>
            </w:r>
          </w:p>
        </w:tc>
      </w:tr>
      <w:tr w:rsidR="00193747" w:rsidRPr="009906C4" w14:paraId="2CEC98F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B828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сельском хозяйстве, ветерин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рии и мелиорации земель, налагаемые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AF3F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F42A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47260,95</w:t>
            </w:r>
          </w:p>
        </w:tc>
      </w:tr>
      <w:tr w:rsidR="00193747" w:rsidRPr="009906C4" w14:paraId="718DDD6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4501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11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на транспорте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03F9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000 1 16 01110 01 0000 140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567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12445,42</w:t>
            </w:r>
          </w:p>
        </w:tc>
      </w:tr>
      <w:tr w:rsidR="00193747" w:rsidRPr="009906C4" w14:paraId="10ECDE8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3367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11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на транспорте, налагаемые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D7E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036 1 16 01113 01 0000 140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A68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12445,42</w:t>
            </w:r>
          </w:p>
        </w:tc>
      </w:tr>
      <w:tr w:rsidR="00193747" w:rsidRPr="009906C4" w14:paraId="3CBC7C3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0B1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8B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36DD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D764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2CBF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CD09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CFAD1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000 1 16 01120 01 0000 140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F418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EC23A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C38F1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A0A4A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D9857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E113A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2299779836,65</w:t>
            </w:r>
          </w:p>
        </w:tc>
      </w:tr>
      <w:tr w:rsidR="00193747" w:rsidRPr="009906C4" w14:paraId="1794ABD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6DFF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ударственных органов, учреждений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ADC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106 1 16 01121 01 0000 140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F5A3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2904681,64</w:t>
            </w:r>
          </w:p>
        </w:tc>
      </w:tr>
      <w:tr w:rsidR="00193747" w:rsidRPr="009906C4" w14:paraId="35F00D8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182B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ударственных органов, учреждений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F987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180 1 16 01121 01 0000 140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9EB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15750,00</w:t>
            </w:r>
          </w:p>
        </w:tc>
      </w:tr>
      <w:tr w:rsidR="00193747" w:rsidRPr="009906C4" w14:paraId="53C1D25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479D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ударственных органов, учреждений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31F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187 1 16 01121 01 0000 140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E58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98242,50</w:t>
            </w:r>
          </w:p>
        </w:tc>
      </w:tr>
      <w:tr w:rsidR="00193747" w:rsidRPr="009906C4" w14:paraId="54DC59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0122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судьями федеральных судов, должностными лицами федеральных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ударственных органов, учреждений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B435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188 1 16 01121 01 0000 140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0CF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2160862474,79</w:t>
            </w:r>
          </w:p>
        </w:tc>
      </w:tr>
      <w:tr w:rsidR="00193747" w:rsidRPr="009906C4" w14:paraId="2C23CE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BC0E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3AF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036 1 16 01123 01 0000 140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AA9E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349056,81</w:t>
            </w:r>
          </w:p>
        </w:tc>
      </w:tr>
      <w:tr w:rsidR="00193747" w:rsidRPr="009906C4" w14:paraId="5185C1D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B425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12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дорожного движения,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F35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188 1 16 01123 01 0000 140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DB0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135549630,91</w:t>
            </w:r>
          </w:p>
        </w:tc>
      </w:tr>
      <w:tr w:rsidR="00193747" w:rsidRPr="009906C4" w14:paraId="0B73709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6A9EE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13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связи и информации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E4A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8580B8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4BF45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D3C16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EB003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175F4D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000 1 16 01130 01 0000 140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EB7B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21BD37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08CFF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295E3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A0F68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C1A63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1221522,92</w:t>
            </w:r>
          </w:p>
        </w:tc>
      </w:tr>
      <w:tr w:rsidR="00193747" w:rsidRPr="009906C4" w14:paraId="3C90F93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2FE6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13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связи и информации,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6ECC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013 1 16 01133 01 0000 140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6073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13186,35</w:t>
            </w:r>
          </w:p>
        </w:tc>
      </w:tr>
      <w:tr w:rsidR="00193747" w:rsidRPr="009906C4" w14:paraId="25EBB6A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950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13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связи и информации,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9D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036 1 16 01133 01 0000 140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BA23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1208336,57</w:t>
            </w:r>
          </w:p>
        </w:tc>
      </w:tr>
      <w:tr w:rsidR="00193747" w:rsidRPr="009906C4" w14:paraId="7431477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B23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3138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000 1 16 01140 01 0000 140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1095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17310049,69</w:t>
            </w:r>
          </w:p>
        </w:tc>
      </w:tr>
      <w:tr w:rsidR="00193747" w:rsidRPr="009906C4" w14:paraId="7268924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09FA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организаций, налагаемые дол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ностными лицами органов исполнител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власти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учреждениями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91B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013 1 16 01142 01 0000 140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42E7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5464654,09</w:t>
            </w:r>
          </w:p>
        </w:tc>
      </w:tr>
      <w:tr w:rsidR="00193747" w:rsidRPr="009906C4" w14:paraId="115E07C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AD5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организаций, налагаемые дол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ностными лицами органов исполнител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власти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учреждениями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6027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027 1 16 01142 01 0000 140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9B41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1874,29</w:t>
            </w:r>
          </w:p>
        </w:tc>
      </w:tr>
      <w:tr w:rsidR="00193747" w:rsidRPr="009906C4" w14:paraId="220FE17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C628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организаций, налагаемые дол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ностными лицами органов исполнител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власти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учреждениями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DF3E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1C374C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63100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6A459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0FD81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86DAB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5452A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7F37CC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3079D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3D15A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74048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DE819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499 1 16 01142 01 0000 140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F44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68CC0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0D214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66362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C34C4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5337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B7EA0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DC78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BFAE0E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2933BE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6F323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E7360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75000,00</w:t>
            </w:r>
          </w:p>
        </w:tc>
      </w:tr>
      <w:tr w:rsidR="00193747" w:rsidRPr="009906C4" w14:paraId="386EDC8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A4E6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организаций, налагаемые мир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99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013 1 16 01143 01 0000 140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148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25150,00</w:t>
            </w:r>
          </w:p>
        </w:tc>
      </w:tr>
      <w:tr w:rsidR="00193747" w:rsidRPr="009906C4" w14:paraId="494B399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4D2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14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предпринимательской деятельности и деятельности саморегул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руемых организаций, налагаемые мир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1C60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036 1 16 01143 01 0000 140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6C89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11743371,31</w:t>
            </w:r>
          </w:p>
        </w:tc>
      </w:tr>
      <w:tr w:rsidR="00193747" w:rsidRPr="009906C4" w14:paraId="078B836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CB6F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гоценных камней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4C1A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000 1 16 01150 01 0000 140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70BC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1473717,98</w:t>
            </w:r>
          </w:p>
        </w:tc>
      </w:tr>
      <w:tr w:rsidR="00193747" w:rsidRPr="009906C4" w14:paraId="6777D1E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D8D9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гоценных камней (за исключением 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фов, указанных в пункте 6 статьи 46 Бюджетного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ции), налагаемые мировыми судьями,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CCA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036 1 16 01153 01 0000 140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217C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826201,83</w:t>
            </w:r>
          </w:p>
        </w:tc>
      </w:tr>
      <w:tr w:rsidR="00193747" w:rsidRPr="009906C4" w14:paraId="1A43779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BD71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рушения в области финансов, связанные с нецелевым использованием бюджетных средств, невозвратом либо несвоевреме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возвратом бюджетного кредита, неперечислением либо несвоевременным перечислением платы за пользование бюджетным кредитом, нарушением усл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вий предоставления бюджетного кредита, нарушением порядка и (или) условий предоставления (расходования) межбю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жетных трансфертов, нарушением усл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вий предоставления бюджетных инвест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ций, субсидий юридическим лицам, инд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видуальным предпринимателям и физич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ским лицам, подлежащие зачислению в бюджет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68CB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EC0B4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C733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1C2A3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8BCCB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39F27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5183C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DDB1EE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3CFD5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0CF33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7FB0AF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4E14B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1296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E142D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1A80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EC628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2FCAE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B6D54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B20C57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343E9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73F8C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F1CE0A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032 1 16 01156 01 0000 140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292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2D38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DDA32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6C378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F3DC3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54DA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B3D8F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AC2C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F27126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8FA271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BAEBE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0FA01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2127E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A96BB7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A375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0DC36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B24BCC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B6AC8C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AA553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38B0EA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8BEA4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4AADF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622516,15</w:t>
            </w:r>
          </w:p>
        </w:tc>
      </w:tr>
      <w:tr w:rsidR="00193747" w:rsidRPr="009906C4" w14:paraId="2302E0D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081F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финансов, связанные с нецелевым использованием бюджетных средств, невозвратом либо несвоевреме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возвратом бюджетного кредита, неперечислением либо несвоевременным перечислением платы за пользование бюджетным кредитом, нарушением усл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вий предоставления бюджетного кредита, нарушением порядка и (или) условий предоставления (расходования) межбю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жетных трансфертов, нарушением усл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вий предоставления бюджетных инвест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ций, субсидий юридическим лицам, инд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видуальным предпринимателям и физич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ским лицам, подлежащие зачислению в бюджет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61EC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500 1 16 01156 01 0000 140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8319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25000,00</w:t>
            </w:r>
          </w:p>
        </w:tc>
      </w:tr>
      <w:tr w:rsidR="00193747" w:rsidRPr="009906C4" w14:paraId="7A775F6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79AE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16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таможенного дела (нарушение таможенных правил)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E55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000 1 16 01160 01 0000 140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C8BA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9584,64</w:t>
            </w:r>
          </w:p>
        </w:tc>
      </w:tr>
      <w:tr w:rsidR="00193747" w:rsidRPr="009906C4" w14:paraId="7684FC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3364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16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таможенного дела (нарушение таможенных правил), налаг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514A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036 1 16 01163 01 0000 140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56D7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9584,64</w:t>
            </w:r>
          </w:p>
        </w:tc>
      </w:tr>
      <w:tr w:rsidR="00193747" w:rsidRPr="009906C4" w14:paraId="3EFF86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4AE0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институты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дарственной власти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622C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A128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96BC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4DA7F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D5E16E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A276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000 1 16 01170 01 0000 140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90A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63D48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05DE0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42489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8B8888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A5AF89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533070,20</w:t>
            </w:r>
          </w:p>
        </w:tc>
      </w:tr>
      <w:tr w:rsidR="00193747" w:rsidRPr="009906C4" w14:paraId="75F7E8A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E5DC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17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институты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власти, налагаемые миров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 судьями, комиссиями по делам нес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17A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036 1 16 01173 01 0000 140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0277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533070,20</w:t>
            </w:r>
          </w:p>
        </w:tc>
      </w:tr>
      <w:tr w:rsidR="00193747" w:rsidRPr="009906C4" w14:paraId="28DDE0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4833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защиты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границы Российской Федерации и обеспечения режима пребывания 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странных граждан или лиц без гражда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на территории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AB24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000 1 16 01180 01 0000 140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5BA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121608,24</w:t>
            </w:r>
          </w:p>
        </w:tc>
      </w:tr>
      <w:tr w:rsidR="00193747" w:rsidRPr="009906C4" w14:paraId="05FD41D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31F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18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защиты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границы Российской Федерации и обеспечения режима пребывания 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странных граждан или лиц без гражда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на территории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ции, налагаемые мировыми судьями, 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миссиями по делам несовершеннолетних и защите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A391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036 1 16 01183 01 0000 140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E0B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121608,24</w:t>
            </w:r>
          </w:p>
        </w:tc>
      </w:tr>
      <w:tr w:rsidR="00193747" w:rsidRPr="009906C4" w14:paraId="7120534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4651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731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000 1 16 01190 01 0000 140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71F1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22358870,68</w:t>
            </w:r>
          </w:p>
        </w:tc>
      </w:tr>
      <w:tr w:rsidR="00193747" w:rsidRPr="009906C4" w14:paraId="0E255BB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6AA4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FC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007 1 16 01192 01 0000 140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A755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457500,00</w:t>
            </w:r>
          </w:p>
        </w:tc>
      </w:tr>
      <w:tr w:rsidR="00193747" w:rsidRPr="009906C4" w14:paraId="2E5110B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C10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A939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0C1E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90C6B7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C8321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B475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FCAEF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D25CF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744E1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800B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353E8E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010 1 16 01192 01 0000 140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A30D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D19DC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9E88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EF17B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6D95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098D0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73FB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389A1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2173C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08AF7C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5000,00</w:t>
            </w:r>
          </w:p>
        </w:tc>
      </w:tr>
      <w:tr w:rsidR="00193747" w:rsidRPr="009906C4" w14:paraId="0687039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505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9AF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499 1 16 01192 01 0000 140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0CA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15000,00</w:t>
            </w:r>
          </w:p>
        </w:tc>
      </w:tr>
      <w:tr w:rsidR="00193747" w:rsidRPr="009906C4" w14:paraId="424688A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0B8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7C1F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500 1 16 01192 01 0000 140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A0E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160000,00</w:t>
            </w:r>
          </w:p>
        </w:tc>
      </w:tr>
      <w:tr w:rsidR="00193747" w:rsidRPr="009906C4" w14:paraId="05C330C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5AB0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F6AD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013 1 16 01193 01 0000 140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263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629455,57</w:t>
            </w:r>
          </w:p>
        </w:tc>
      </w:tr>
      <w:tr w:rsidR="00193747" w:rsidRPr="009906C4" w14:paraId="61F47FF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3191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53B5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018 1 16 01193 01 0000 140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1C80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1500,00</w:t>
            </w:r>
          </w:p>
        </w:tc>
      </w:tr>
      <w:tr w:rsidR="00193747" w:rsidRPr="009906C4" w14:paraId="3D5028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765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141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036 1 16 01193 01 0000 140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3A15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21076415,11</w:t>
            </w:r>
          </w:p>
        </w:tc>
      </w:tr>
      <w:tr w:rsidR="00193747" w:rsidRPr="009906C4" w14:paraId="45D21AF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6A1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19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против порядка управления,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C52E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043 1 16 01193 01 0000 140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479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14000,00</w:t>
            </w:r>
          </w:p>
        </w:tc>
      </w:tr>
      <w:tr w:rsidR="00193747" w:rsidRPr="009906C4" w14:paraId="78A4CA2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1589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F56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AEA736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F5971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56EF72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0D33F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E8E800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BD2D1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000 1 16 01200 01 0000 140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EB6F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AEB8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7D63C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0DA27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2B236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DFA43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50C6C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19497189,63</w:t>
            </w:r>
          </w:p>
        </w:tc>
      </w:tr>
      <w:tr w:rsidR="00193747" w:rsidRPr="009906C4" w14:paraId="609F30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CFD5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рушения, посягающие на общественный порядок и общественную безопасность, налагаемые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F8F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017 1 16 01202 01 0000 140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AABD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34000,00</w:t>
            </w:r>
          </w:p>
        </w:tc>
      </w:tr>
      <w:tr w:rsidR="00193747" w:rsidRPr="009906C4" w14:paraId="563CA24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5859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2A4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007 1 16 01203 01 0000 140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C40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10010,06</w:t>
            </w:r>
          </w:p>
        </w:tc>
      </w:tr>
      <w:tr w:rsidR="00193747" w:rsidRPr="009906C4" w14:paraId="55999C7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9FD0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D6F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9DF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405606,69</w:t>
            </w:r>
          </w:p>
        </w:tc>
      </w:tr>
      <w:tr w:rsidR="00193747" w:rsidRPr="009906C4" w14:paraId="17D3021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554B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064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93B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24500,00</w:t>
            </w:r>
          </w:p>
        </w:tc>
      </w:tr>
      <w:tr w:rsidR="00193747" w:rsidRPr="009906C4" w14:paraId="56D432E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34C1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A3F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2DBB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18789479,21</w:t>
            </w:r>
          </w:p>
        </w:tc>
      </w:tr>
      <w:tr w:rsidR="00193747" w:rsidRPr="009906C4" w14:paraId="6223E0A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1BA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D35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8E1C37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81438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C918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FACFE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9FA8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A00468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9FAB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37E4A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EBA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600C5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0C70E5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F7D450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3CD93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0A088A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A7C2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3E2E21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208AE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69842,11</w:t>
            </w:r>
          </w:p>
        </w:tc>
      </w:tr>
      <w:tr w:rsidR="00193747" w:rsidRPr="009906C4" w14:paraId="14D846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E1A4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налагаемые мировыми судьями, комисс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ями по делам несовершеннолетних 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щите их прав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38ED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501 1 16 01203 01 0000 140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C38B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63051,56</w:t>
            </w:r>
          </w:p>
        </w:tc>
      </w:tr>
      <w:tr w:rsidR="00193747" w:rsidRPr="009906C4" w14:paraId="2BA9174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E38A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20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рушения, посягающие на общественный порядок и общественную безопасность, выявленные должностными лицами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исполнительной власти субъектов Российской Федерации, включенных в соответствующие перечни, утвержденные высшими должностными лицами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FDB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078 1 16 01205 01 0000 140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426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100700,00</w:t>
            </w:r>
          </w:p>
        </w:tc>
      </w:tr>
      <w:tr w:rsidR="00193747" w:rsidRPr="009906C4" w14:paraId="08282C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F394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гоценных камней (за исключением 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фов, указанных в пункте 6 статьи 46 Бюджетного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ции), выявленные инспекторами Счетной палаты Российской Федерации, дол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ностными лицами контрольно-счетных органов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5A9B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000 1 16 01240 01 0000 140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BD50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370000,00</w:t>
            </w:r>
          </w:p>
        </w:tc>
      </w:tr>
      <w:tr w:rsidR="00193747" w:rsidRPr="009906C4" w14:paraId="725F4F7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9AF7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главой 15 Кодекса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об административных правонар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шениях, за административные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 в области финансов, налогов и сборов, страхования, рынка ценных бумаг, добычи, производства, использования и обращения драгоценных металлов и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гоценных камней (за исключением 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фов, указанных в пункте 6 статьи 46 Бюджетного кодекса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AA04B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032 1 16 01242 01 0000 140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4175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370000,00</w:t>
            </w:r>
          </w:p>
        </w:tc>
      </w:tr>
      <w:tr w:rsidR="00193747" w:rsidRPr="009906C4" w14:paraId="4DF2B5E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9A98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в части регулирования цен на этил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вый спирт, алкогольную и спиртосоде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жащую продукцию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8A9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000 1 16 01330 00 0000 140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D4D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55,55</w:t>
            </w:r>
          </w:p>
        </w:tc>
      </w:tr>
      <w:tr w:rsidR="00193747" w:rsidRPr="009906C4" w14:paraId="160AB13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A582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Кодексом Российской Федерации об административных правонарушениях, за административные правонарушения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в части регулирования цен на этил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вый спирт, алкогольную и спиртосоде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жащую продукцию, налагаемые дол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ностными лицами органов исполнител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власти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рации, учреждениями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5CC0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007 1 16 01332 01 0000 140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0BC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55,55</w:t>
            </w:r>
          </w:p>
        </w:tc>
      </w:tr>
      <w:tr w:rsidR="00193747" w:rsidRPr="009906C4" w14:paraId="2808D85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DE8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законами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об административных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285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000 1 16 02000 02 0000 140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083B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730142,82</w:t>
            </w:r>
          </w:p>
        </w:tc>
      </w:tr>
      <w:tr w:rsidR="00193747" w:rsidRPr="009906C4" w14:paraId="1D5BCA8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086E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законами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об административных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42B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006 1 16 02010 02 0000 140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56B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60000,00</w:t>
            </w:r>
          </w:p>
        </w:tc>
      </w:tr>
      <w:tr w:rsidR="00193747" w:rsidRPr="009906C4" w14:paraId="5D347A8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4A6A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законами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об административных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2A55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008 1 16 02010 02 0000 140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402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20000,00</w:t>
            </w:r>
          </w:p>
        </w:tc>
      </w:tr>
      <w:tr w:rsidR="00193747" w:rsidRPr="009906C4" w14:paraId="3C1882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4D5CC4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законами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об административных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ECAF3B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036 1 16 02010 02 0000 140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5714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665643,78</w:t>
            </w:r>
          </w:p>
        </w:tc>
      </w:tr>
      <w:tr w:rsidR="00193747" w:rsidRPr="009906C4" w14:paraId="25C52B5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58A86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Административные штрафы,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законами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об административных правон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0E3DD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501 1 16 02010 02 0000 140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25F78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-15500,96</w:t>
            </w:r>
          </w:p>
        </w:tc>
      </w:tr>
      <w:tr w:rsidR="00193747" w:rsidRPr="009906C4" w14:paraId="742BB62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BF9D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(муниципальным) органом,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ганом управления государственным вн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бюджетным фондом,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нием, Центральным банком Российской Федерации, иной организацией, действ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ющей от имени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CEC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000 1 16 07000 00 0000 140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713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47173117,65</w:t>
            </w:r>
          </w:p>
        </w:tc>
      </w:tr>
      <w:tr w:rsidR="00193747" w:rsidRPr="009906C4" w14:paraId="16E7A7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9021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(муниципальным) контрактом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1FE1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000 1 16 07010 00 0000 140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E0B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6021778,62</w:t>
            </w:r>
          </w:p>
        </w:tc>
      </w:tr>
      <w:tr w:rsidR="00193747" w:rsidRPr="009906C4" w14:paraId="229732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294A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E9F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002 1 16 07010 02 0000 140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02F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10683,32</w:t>
            </w:r>
          </w:p>
        </w:tc>
      </w:tr>
      <w:tr w:rsidR="00193747" w:rsidRPr="009906C4" w14:paraId="2AAFBEA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29D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BE7B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4C7B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12982,25</w:t>
            </w:r>
          </w:p>
        </w:tc>
      </w:tr>
      <w:tr w:rsidR="00193747" w:rsidRPr="009906C4" w14:paraId="5B8896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3005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D4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017 1 16 07010 02 0000 140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831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4333052,01</w:t>
            </w:r>
          </w:p>
        </w:tc>
      </w:tr>
      <w:tr w:rsidR="00193747" w:rsidRPr="009906C4" w14:paraId="4AC2001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BDFB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1A65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023 1 16 07010 02 0000 140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799B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15132,40</w:t>
            </w:r>
          </w:p>
        </w:tc>
      </w:tr>
      <w:tr w:rsidR="00193747" w:rsidRPr="009906C4" w14:paraId="697786A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9513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C5D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98B9C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FC41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62536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225AEB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AAC93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9AAFF1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009C12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4378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025 1 16 07010 02 0000 140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146C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B4CFB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91FC7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A8E6E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2434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90EED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CA898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AEADC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0E0F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64535,00</w:t>
            </w:r>
          </w:p>
        </w:tc>
      </w:tr>
      <w:tr w:rsidR="00193747" w:rsidRPr="009906C4" w14:paraId="10318AC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5031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3739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032 1 16 07010 02 0000 140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5A4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188,53</w:t>
            </w:r>
          </w:p>
        </w:tc>
      </w:tr>
      <w:tr w:rsidR="00193747" w:rsidRPr="009906C4" w14:paraId="719AEA2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653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FFA7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035 1 16 07010 02 0000 140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8B3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32365,82</w:t>
            </w:r>
          </w:p>
        </w:tc>
      </w:tr>
      <w:tr w:rsidR="00193747" w:rsidRPr="009906C4" w14:paraId="29D68EB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68E6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2A96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036 1 16 07010 02 0000 140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A1BB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53614,61</w:t>
            </w:r>
          </w:p>
        </w:tc>
      </w:tr>
      <w:tr w:rsidR="00193747" w:rsidRPr="009906C4" w14:paraId="5FC2966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D6AF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CEB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041 1 16 07010 02 0000 140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53E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1497266,17</w:t>
            </w:r>
          </w:p>
        </w:tc>
      </w:tr>
      <w:tr w:rsidR="00193747" w:rsidRPr="009906C4" w14:paraId="630B8D7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14E5A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ком (подрядчиком, исполнителем) обяз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тельств, предусмотренных государстве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контрактом, заключенным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ственным органом субъекта Российской Федерации, казенным учреждением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7B778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042 1 16 07010 02 0000 140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68290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1958,51</w:t>
            </w:r>
          </w:p>
        </w:tc>
      </w:tr>
      <w:tr w:rsidR="00193747" w:rsidRPr="009906C4" w14:paraId="3634C8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F5FE1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или ненадлежащего исполнения об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зательств перед государственным (мун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ципальным) органом,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E1D6C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000 1 16 07030 00 0000 140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B742E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638918,76</w:t>
            </w:r>
          </w:p>
        </w:tc>
      </w:tr>
      <w:tr w:rsidR="00193747" w:rsidRPr="009906C4" w14:paraId="5B9FDCE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03A6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или ненадлежащего исполнения об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зательств перед государственным органом субъекта Российской Федерации, казе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учреждением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DED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016 1 16 07030 02 0000 140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88F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638918,76</w:t>
            </w:r>
          </w:p>
        </w:tc>
      </w:tr>
      <w:tr w:rsidR="00193747" w:rsidRPr="009906C4" w14:paraId="7ABD3E4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B3E7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(муниципальным)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ном, казенным учреждением, Централ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банком Российской Федерации,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корпорацией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881A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000 1 16 07090 00 0000 140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281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40512420,27</w:t>
            </w:r>
          </w:p>
        </w:tc>
      </w:tr>
      <w:tr w:rsidR="00193747" w:rsidRPr="009906C4" w14:paraId="0AAFF4D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A842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DAB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001 1 16 07090 02 0000 140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9690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51497,48</w:t>
            </w:r>
          </w:p>
        </w:tc>
      </w:tr>
      <w:tr w:rsidR="00193747" w:rsidRPr="009906C4" w14:paraId="451AC9B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16D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D9A0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002 1 16 07090 02 0000 140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9A6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58823,00</w:t>
            </w:r>
          </w:p>
        </w:tc>
      </w:tr>
      <w:tr w:rsidR="00193747" w:rsidRPr="009906C4" w14:paraId="009A5C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8AE9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DE90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017 1 16 07090 02 0000 140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0E6F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41627,47</w:t>
            </w:r>
          </w:p>
        </w:tc>
      </w:tr>
      <w:tr w:rsidR="00193747" w:rsidRPr="009906C4" w14:paraId="5B005A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8D2B4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827A4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5CB99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36020,84</w:t>
            </w:r>
          </w:p>
        </w:tc>
      </w:tr>
      <w:tr w:rsidR="00193747" w:rsidRPr="009906C4" w14:paraId="7EA7252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1BB36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7C82D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037 1 16 07090 02 0000 140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76414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304111,94</w:t>
            </w:r>
          </w:p>
        </w:tc>
      </w:tr>
      <w:tr w:rsidR="00193747" w:rsidRPr="009906C4" w14:paraId="443FB17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9843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10D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039 1 16 07090 02 0000 140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5FF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11164922,06</w:t>
            </w:r>
          </w:p>
        </w:tc>
      </w:tr>
      <w:tr w:rsidR="00193747" w:rsidRPr="009906C4" w14:paraId="488F06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940C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81FB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042 1 16 07090 02 0000 140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573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3090208,00</w:t>
            </w:r>
          </w:p>
        </w:tc>
      </w:tr>
      <w:tr w:rsidR="00193747" w:rsidRPr="009906C4" w14:paraId="6C42F19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2789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DA3E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0636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156303,76</w:t>
            </w:r>
          </w:p>
        </w:tc>
      </w:tr>
      <w:tr w:rsidR="00193747" w:rsidRPr="009906C4" w14:paraId="3AF30EE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BE38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4CD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078 1 16 07090 02 0000 140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E7C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133575,72</w:t>
            </w:r>
          </w:p>
        </w:tc>
      </w:tr>
      <w:tr w:rsidR="00193747" w:rsidRPr="009906C4" w14:paraId="7CE4598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D9D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Иные штрафы, неустойки, пени, уплаче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в соответствии с законом или догов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ром в случае неисполнения или ненадл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жащего исполнения обязательств перед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Федерации, 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873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079 1 16 07090 02 0000 140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9F0B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25475330,00</w:t>
            </w:r>
          </w:p>
        </w:tc>
      </w:tr>
      <w:tr w:rsidR="00193747" w:rsidRPr="009906C4" w14:paraId="3470D7F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C2B1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Денежные средства, изымаемые в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ственность Российской Федерации,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Федерации,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образования в соответствии с реш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ниями судов (за исключением обвин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приговоров и постановлений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дов, вынесенных при производстве по уголовным делам)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F27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000 1 16 09000 00 0000 140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14D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549095,05</w:t>
            </w:r>
          </w:p>
        </w:tc>
      </w:tr>
      <w:tr w:rsidR="00193747" w:rsidRPr="009906C4" w14:paraId="42B7AB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95AD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Денежные средства, изымаемые в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ственность субъекта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FAF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005 1 16 09030 02 0000 140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CD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515261,74</w:t>
            </w:r>
          </w:p>
        </w:tc>
      </w:tr>
      <w:tr w:rsidR="00193747" w:rsidRPr="009906C4" w14:paraId="00EFC6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0142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Денежные средства, изымаемые в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ственность субъекта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2261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8CE9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E1BC4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4FFBBD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D50F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5B5F6C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0C9919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008 1 16 09030 02 0000 140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3A2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AD275E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016CD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CBA4D9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23FD55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5E7BC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643C5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33833,31</w:t>
            </w:r>
          </w:p>
        </w:tc>
      </w:tr>
      <w:tr w:rsidR="00193747" w:rsidRPr="009906C4" w14:paraId="175AFC0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692D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в целях возмещения причине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ущерба (убытков)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B53E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000 1 16 10000 00 0000 140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E096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3072161,24</w:t>
            </w:r>
          </w:p>
        </w:tc>
      </w:tr>
      <w:tr w:rsidR="00193747" w:rsidRPr="009906C4" w14:paraId="1725D04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2481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по искам о возмещении ущерба, а также платежи, уплачиваемые при до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ровольном возмещении ущерба, прич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ненного имуществу, находящемуся в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субъекта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(за исключением имущества, закре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ленного за бюджетными (автономными) учреждениями, унитарными предприят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ями субъекта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8E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000 1 16 10020 02 0000 140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D07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425272,62</w:t>
            </w:r>
          </w:p>
        </w:tc>
      </w:tr>
      <w:tr w:rsidR="00193747" w:rsidRPr="009906C4" w14:paraId="0D40B69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4F6B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Возмещение ущерба при возникновении страховых случаев, когда выгодоприобр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тателями выступают получатели средств бюджета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A5F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079 1 16 10021 02 0000 140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2ACE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202800,00</w:t>
            </w:r>
          </w:p>
        </w:tc>
      </w:tr>
      <w:tr w:rsidR="00193747" w:rsidRPr="009906C4" w14:paraId="0768B57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DAE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Прочее возмещение ущерба, причиненн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имуществу, находящемуся в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субъекта Российской Федерации (за исключением имущества, закрепленного за бюджетными (автономными)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ниями, унитарными предприятиями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29D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009 1 16 10022 02 0000 140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11D9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75470,84</w:t>
            </w:r>
          </w:p>
        </w:tc>
      </w:tr>
      <w:tr w:rsidR="00193747" w:rsidRPr="009906C4" w14:paraId="64DEA3C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69C5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Прочее возмещение ущерба, причиненн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имуществу, находящемуся в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субъекта Российской Федерации (за исключением имущества, закрепленного за бюджетными (автономными)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ниями, унитарными предприятиями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907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015 1 16 10022 02 0000 140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C4A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7002,00</w:t>
            </w:r>
          </w:p>
        </w:tc>
      </w:tr>
      <w:tr w:rsidR="00193747" w:rsidRPr="009906C4" w14:paraId="318972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E3E8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Прочее возмещение ущерба, причиненн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имуществу, находящемуся в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субъекта Российской Федерации (за исключением имущества, закрепленного за бюджетными (автономными)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ниями, унитарными предприятиями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2434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182 1 16 10022 02 0000 140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A9F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139999,78</w:t>
            </w:r>
          </w:p>
        </w:tc>
      </w:tr>
      <w:tr w:rsidR="00193747" w:rsidRPr="009906C4" w14:paraId="6DCF6ED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FC9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70D5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000 1 16 10050 00 0000 140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7930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-1378926,55</w:t>
            </w:r>
          </w:p>
        </w:tc>
      </w:tr>
      <w:tr w:rsidR="00193747" w:rsidRPr="009906C4" w14:paraId="513260F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C3A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Платежи в целях возмещения убытков, причиненных уклонением от заключения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Федерации) государственного контракта, а также иные денежные средства, подлежащие зачисл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в бюджет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за нарушение законодательства Российской Федерации о контрактной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емого за счет средств дорожного фонда субъекта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829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41ED4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C34BC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83F58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136EC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30B96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EA61B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7A1D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B9ADF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6542E6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8421E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61616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70D0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B0250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E7199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CCB37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0E4D6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027 1 16 10056 02 0000 140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D1C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0D56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9AEB38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E2A96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2E6AAA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2EA80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F023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593953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D0C5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3CAED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80BD63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2564E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A9CCDD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921F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CD0572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AB8C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32944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-2169439,36</w:t>
            </w:r>
          </w:p>
        </w:tc>
      </w:tr>
      <w:tr w:rsidR="00193747" w:rsidRPr="009906C4" w14:paraId="76895FB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BF928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Федерации) государственного контракта, а также иные денежные средства, подлежащие зачисл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в бюджет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за нарушение законодательства Российской Федерации о контрактной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емого за счет средств дорожного фонда субъекта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4AC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039 1 16 10056 02 0000 140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DBBC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740512,81</w:t>
            </w:r>
          </w:p>
        </w:tc>
      </w:tr>
      <w:tr w:rsidR="00193747" w:rsidRPr="009906C4" w14:paraId="4F61E9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9BF9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в целях возмещения убытков, причиненных уклонением от заключения с государственным органом субъекта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(казенным учрежд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субъекта Российской Федерации) государственного контракта, а также иные денежные средства, подлежащие зачисл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в бюджет субъекта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за нарушение законодательства Российской Федерации о контрактной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стеме в сфере закупок товаров, работ, услуг для обеспечения государственных и муниципальных нужд (за исключением государственного контракта, финансир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емого за счет средств дорожного фонда субъекта Российской Федерации)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771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500 1 16 10056 02 0000 140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442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50000,00</w:t>
            </w:r>
          </w:p>
        </w:tc>
      </w:tr>
      <w:tr w:rsidR="00193747" w:rsidRPr="009906C4" w14:paraId="259FCF2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09AE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Денежные взыскания, налагаемые в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мещение ущерба, причиненного в резул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тате незаконного или нецелевого испол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зования бюджетных средств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26B7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000 1 16 10100 00 0000 140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1002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838918,59</w:t>
            </w:r>
          </w:p>
        </w:tc>
      </w:tr>
      <w:tr w:rsidR="00193747" w:rsidRPr="009906C4" w14:paraId="149981C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B018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Денежные взыскания, налагаемые в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мещение ущерба, причиненного в резул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тате незаконного или нецелевого испол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зования бюджетных средств (в части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7E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026 1 16 10100 02 0000 140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6DD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491940,95</w:t>
            </w:r>
          </w:p>
        </w:tc>
      </w:tr>
      <w:tr w:rsidR="00193747" w:rsidRPr="009906C4" w14:paraId="33F2ECF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404C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Денежные взыскания, налагаемые в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мещение ущерба, причиненного в резул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тате незаконного или нецелевого испол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зования бюджетных средств (в части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9536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D1D7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04B334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FFA1B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904BE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10CC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500 1 16 10100 02 0000 140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BC3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4F20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A3FB0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2E353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FCBDA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0555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9B32A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346977,64</w:t>
            </w:r>
          </w:p>
        </w:tc>
      </w:tr>
      <w:tr w:rsidR="00193747" w:rsidRPr="009906C4" w14:paraId="60AEB97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A61D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бюджеты бюджетной системы Российской Федерации по нормативам, действова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8CE0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000 1 16 10120 00 0000 140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4903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3186896,58</w:t>
            </w:r>
          </w:p>
        </w:tc>
      </w:tr>
      <w:tr w:rsidR="00193747" w:rsidRPr="009906C4" w14:paraId="10FA63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D2E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F2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E045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191529,00</w:t>
            </w:r>
          </w:p>
        </w:tc>
      </w:tr>
      <w:tr w:rsidR="00193747" w:rsidRPr="009906C4" w14:paraId="63DBEC6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4F2D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03B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37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409052,88</w:t>
            </w:r>
          </w:p>
        </w:tc>
      </w:tr>
      <w:tr w:rsidR="00193747" w:rsidRPr="009906C4" w14:paraId="5D8295D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836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82BD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009 1 16 10122 01 0000 140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6F1A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2203174,04</w:t>
            </w:r>
          </w:p>
        </w:tc>
      </w:tr>
      <w:tr w:rsidR="00193747" w:rsidRPr="009906C4" w14:paraId="122D4C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B866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206F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3011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750,00</w:t>
            </w:r>
          </w:p>
        </w:tc>
      </w:tr>
      <w:tr w:rsidR="00193747" w:rsidRPr="009906C4" w14:paraId="243A85A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755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FCD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5CDF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-5339,64</w:t>
            </w:r>
          </w:p>
        </w:tc>
      </w:tr>
      <w:tr w:rsidR="00193747" w:rsidRPr="009906C4" w14:paraId="3034190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6D94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A18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043 1 16 10122 01 0000 140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87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29772,70</w:t>
            </w:r>
          </w:p>
        </w:tc>
      </w:tr>
      <w:tr w:rsidR="00193747" w:rsidRPr="009906C4" w14:paraId="55934F5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014E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долженности, образовавшейся до 1 января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EBE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D6EEF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3D904C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9A2C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0B0BA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F059B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AE42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C62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A7C5D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00EF5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DF3A9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6D7D5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1BDD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4FFD4C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111500,00</w:t>
            </w:r>
          </w:p>
        </w:tc>
      </w:tr>
      <w:tr w:rsidR="00193747" w:rsidRPr="009906C4" w14:paraId="4C4F839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8273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4EB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188 1 16 10122 01 0000 140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0FB2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225345,62</w:t>
            </w:r>
          </w:p>
        </w:tc>
      </w:tr>
      <w:tr w:rsidR="00193747" w:rsidRPr="009906C4" w14:paraId="18D9BA4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775CA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AE3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501 1 16 10122 01 0000 140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183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18768,48</w:t>
            </w:r>
          </w:p>
        </w:tc>
      </w:tr>
      <w:tr w:rsidR="00193747" w:rsidRPr="009906C4" w14:paraId="23F350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BB36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денежных взысканий (штр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фов), поступающие в счет погашения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долженности, образовавшейся до 1 января 2020 года, подлежащие зачислению в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E0A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053 1 16 10128 01 0000 140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E3D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2343,50</w:t>
            </w:r>
          </w:p>
        </w:tc>
      </w:tr>
      <w:tr w:rsidR="00193747" w:rsidRPr="009906C4" w14:paraId="6D8632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20A9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Платежи, уплачиваемые в целях возмещ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вреда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FC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000 1 16 11000 01 0000 140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708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2228219,40</w:t>
            </w:r>
          </w:p>
        </w:tc>
      </w:tr>
      <w:tr w:rsidR="00193747" w:rsidRPr="009906C4" w14:paraId="0F806C9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3085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396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016 1 16 11020 01 0000 140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3416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65399,57</w:t>
            </w:r>
          </w:p>
        </w:tc>
      </w:tr>
      <w:tr w:rsidR="00193747" w:rsidRPr="009906C4" w14:paraId="321E995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215A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Платежи, уплачиваемые в целях возмещ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вреда, причиняемого автомобильным дорогам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6524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000 1 16 11060 01 0000 140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E81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2162819,83</w:t>
            </w:r>
          </w:p>
        </w:tc>
      </w:tr>
      <w:tr w:rsidR="00193747" w:rsidRPr="009906C4" w14:paraId="6E037C4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D280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Платежи, уплачиваемые в целях возмещ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вреда, причиняемого автомобильным дорогам регионального или межмуниц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пального значения тяжеловесными тран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портными средствами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629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079 1 16 11063 01 0000 140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73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2162819,83</w:t>
            </w:r>
          </w:p>
        </w:tc>
      </w:tr>
      <w:tr w:rsidR="00193747" w:rsidRPr="009906C4" w14:paraId="67752C5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CEEA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от сумм пеней, предусмотренных законодательством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о налогах и сборах, подлежащие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числению в бюджеты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по нормативу, устано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ленному Бюджетным кодексом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Федерации, распределяемые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ральным казначейством между бюджет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89FE1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182 1 16 18000 02 0000 140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A4F67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905814801,82</w:t>
            </w:r>
          </w:p>
        </w:tc>
      </w:tr>
      <w:tr w:rsidR="00193747" w:rsidRPr="009906C4" w14:paraId="243D39C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AEB3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1C45E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>000 1 17 00000 00 0000 000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744F4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11466846,05</w:t>
            </w:r>
          </w:p>
        </w:tc>
      </w:tr>
      <w:tr w:rsidR="00193747" w:rsidRPr="009906C4" w14:paraId="525C38A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D775B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8BA85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000 1 17 01000 00 0000 180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85FB3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5148944,33</w:t>
            </w:r>
          </w:p>
        </w:tc>
      </w:tr>
      <w:tr w:rsidR="00193747" w:rsidRPr="009906C4" w14:paraId="371C231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57A3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D6D6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001 1 17 01020 02 0000 180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A42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-1377,00</w:t>
            </w:r>
          </w:p>
        </w:tc>
      </w:tr>
      <w:tr w:rsidR="00193747" w:rsidRPr="009906C4" w14:paraId="1F8F63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BF89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Невыясненные поступления, зачисляемые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C5F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005 1 17 01020 02 0000 180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0A10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4793067,47</w:t>
            </w:r>
          </w:p>
        </w:tc>
      </w:tr>
      <w:tr w:rsidR="00193747" w:rsidRPr="009906C4" w14:paraId="078D11A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E3DF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C90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008 1 17 01020 02 0000 180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F31F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-13504,01</w:t>
            </w:r>
          </w:p>
        </w:tc>
      </w:tr>
      <w:tr w:rsidR="00193747" w:rsidRPr="009906C4" w14:paraId="472DD8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BCE3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3394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009 1 17 01020 02 0000 180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900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88989,86</w:t>
            </w:r>
          </w:p>
        </w:tc>
      </w:tr>
      <w:tr w:rsidR="00193747" w:rsidRPr="009906C4" w14:paraId="31CDE4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04CD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06B7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010 1 17 01020 02 0000 180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841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-600,00</w:t>
            </w:r>
          </w:p>
        </w:tc>
      </w:tr>
      <w:tr w:rsidR="00193747" w:rsidRPr="009906C4" w14:paraId="2B57A1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4AD5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AEC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013 1 17 01020 02 0000 180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A70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-262650,58</w:t>
            </w:r>
          </w:p>
        </w:tc>
      </w:tr>
      <w:tr w:rsidR="00193747" w:rsidRPr="009906C4" w14:paraId="13BF339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887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A2E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015 1 17 01020 02 0000 180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0B0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44086,74</w:t>
            </w:r>
          </w:p>
        </w:tc>
      </w:tr>
      <w:tr w:rsidR="00193747" w:rsidRPr="009906C4" w14:paraId="464D89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BA92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55A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5C5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-6096,82</w:t>
            </w:r>
          </w:p>
        </w:tc>
      </w:tr>
      <w:tr w:rsidR="00193747" w:rsidRPr="009906C4" w14:paraId="2CD7F22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794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15EA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018 1 17 01020 02 0000 180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A6BD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-34881,64</w:t>
            </w:r>
          </w:p>
        </w:tc>
      </w:tr>
      <w:tr w:rsidR="00193747" w:rsidRPr="009906C4" w14:paraId="4FE1B80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1438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03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027 1 17 01020 02 0000 180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D03A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395000,00</w:t>
            </w:r>
          </w:p>
        </w:tc>
      </w:tr>
      <w:tr w:rsidR="00193747" w:rsidRPr="009906C4" w14:paraId="357C1C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E557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828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45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-56460,96</w:t>
            </w:r>
          </w:p>
        </w:tc>
      </w:tr>
      <w:tr w:rsidR="00193747" w:rsidRPr="009906C4" w14:paraId="02D2CE6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6329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0111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039 1 17 01020 02 0000 180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D773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139583,31</w:t>
            </w:r>
          </w:p>
        </w:tc>
      </w:tr>
      <w:tr w:rsidR="00193747" w:rsidRPr="009906C4" w14:paraId="2BAE758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5D87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EB8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041 1 17 01020 02 0000 180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A6A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312311,19</w:t>
            </w:r>
          </w:p>
        </w:tc>
      </w:tr>
      <w:tr w:rsidR="00193747" w:rsidRPr="009906C4" w14:paraId="1CDADF1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09C4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84B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042 1 17 01020 02 0000 180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3A2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72829,95</w:t>
            </w:r>
          </w:p>
        </w:tc>
      </w:tr>
      <w:tr w:rsidR="00193747" w:rsidRPr="009906C4" w14:paraId="14F7BFA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DC86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EF1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078 1 17 01020 02 0000 180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E8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10851,12</w:t>
            </w:r>
          </w:p>
        </w:tc>
      </w:tr>
      <w:tr w:rsidR="00193747" w:rsidRPr="009906C4" w14:paraId="76AB082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0478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5DC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079 1 17 01020 02 0000 180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8DE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8469,12</w:t>
            </w:r>
          </w:p>
        </w:tc>
      </w:tr>
      <w:tr w:rsidR="00193747" w:rsidRPr="009906C4" w14:paraId="533A26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507A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273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500 1 17 01020 02 0000 180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A187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10000,00</w:t>
            </w:r>
          </w:p>
        </w:tc>
      </w:tr>
      <w:tr w:rsidR="00193747" w:rsidRPr="009906C4" w14:paraId="5C98F84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A53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Невыясненные поступления, зачисляемые в бюджеты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F3C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501 1 17 01020 02 0000 180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E3E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-350673,42</w:t>
            </w:r>
          </w:p>
        </w:tc>
      </w:tr>
      <w:tr w:rsidR="00193747" w:rsidRPr="009906C4" w14:paraId="60803FB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9694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886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000 1 17 05000 00 0000 180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CC3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6295942,66</w:t>
            </w:r>
          </w:p>
        </w:tc>
      </w:tr>
      <w:tr w:rsidR="00193747" w:rsidRPr="009906C4" w14:paraId="06D68F4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99B8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FBB5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016 1 17 05020 02 0000 180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3E9A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1475,13</w:t>
            </w:r>
          </w:p>
        </w:tc>
      </w:tr>
      <w:tr w:rsidR="00193747" w:rsidRPr="009906C4" w14:paraId="7CFF759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406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B051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019 1 17 05020 02 0000 180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F56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444468,03</w:t>
            </w:r>
          </w:p>
        </w:tc>
      </w:tr>
      <w:tr w:rsidR="00193747" w:rsidRPr="009906C4" w14:paraId="55B323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EEF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4E3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039 1 17 05020 02 0000 180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CAE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5850000,00</w:t>
            </w:r>
          </w:p>
        </w:tc>
      </w:tr>
      <w:tr w:rsidR="00193747" w:rsidRPr="009906C4" w14:paraId="2F94D85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CA58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Прочие неналоговые доходы бюджетов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7ECC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>079 1 17 05020 02 0000 180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4B23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-0,50</w:t>
            </w:r>
          </w:p>
        </w:tc>
      </w:tr>
      <w:tr w:rsidR="00193747" w:rsidRPr="009906C4" w14:paraId="601877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C79F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Прочие неналоговые доходы в части 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выясненных поступлений, по которым не осуществлен возврат (уточнение) не поз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нее трех лет со дня их зачисления на 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счет соответствующего бюджета бюджетной системы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EE17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000 1 17 16000 00 0000 180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DCF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21959,06</w:t>
            </w:r>
          </w:p>
        </w:tc>
      </w:tr>
      <w:tr w:rsidR="00193747" w:rsidRPr="009906C4" w14:paraId="446E0A7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2A5D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104A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005 1 17 16000 02 0000 180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CEC9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20859,06</w:t>
            </w:r>
          </w:p>
        </w:tc>
      </w:tr>
      <w:tr w:rsidR="00193747" w:rsidRPr="009906C4" w14:paraId="79490CC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36E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D7A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036 1 17 16000 02 0000 180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BA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1100,00</w:t>
            </w:r>
          </w:p>
        </w:tc>
      </w:tr>
      <w:tr w:rsidR="00193747" w:rsidRPr="009906C4" w14:paraId="204332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CE56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34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000 2 00 00000 00 0000 000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180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62002314031,67</w:t>
            </w:r>
          </w:p>
        </w:tc>
      </w:tr>
      <w:tr w:rsidR="00193747" w:rsidRPr="009906C4" w14:paraId="11EA2D7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30D6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БЕЗВОЗМЕЗДНЫЕ ПОСТУПЛЕНИЯ ОТ ДРУГИХ БЮДЖЕТОВ БЮДЖЕ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НОЙ СИСТЕМЫ РОССИЙСКОЙ Ф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6C66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000 2 02 00000 00 0000 000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6D2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60990388139,53</w:t>
            </w:r>
          </w:p>
        </w:tc>
      </w:tr>
      <w:tr w:rsidR="00193747" w:rsidRPr="009906C4" w14:paraId="703306A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E16A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CC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000 2 02 10000 00 0000 150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C714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22206457600,00</w:t>
            </w:r>
          </w:p>
        </w:tc>
      </w:tr>
      <w:tr w:rsidR="00193747" w:rsidRPr="009906C4" w14:paraId="2CB8486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2847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191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000 2 02 15001 00 0000 150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BE04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15312564100,00</w:t>
            </w:r>
          </w:p>
        </w:tc>
      </w:tr>
      <w:tr w:rsidR="00193747" w:rsidRPr="009906C4" w14:paraId="372B42C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E893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3994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B90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15312564100,00</w:t>
            </w:r>
          </w:p>
        </w:tc>
      </w:tr>
      <w:tr w:rsidR="00193747" w:rsidRPr="009906C4" w14:paraId="791AFD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D89A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на поддержку мер по обеспечению сбалансированности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E92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000 2 02 15002 00 0000 150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BE9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3496000000,00</w:t>
            </w:r>
          </w:p>
        </w:tc>
      </w:tr>
      <w:tr w:rsidR="00193747" w:rsidRPr="009906C4" w14:paraId="6975074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0EE3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субъектов Российской Федерации на поддержку мер по обесп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чению сбалансированности бюджетов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06A1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>005 2 02 15002 02 0000 150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386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3496000000,00</w:t>
            </w:r>
          </w:p>
        </w:tc>
      </w:tr>
      <w:tr w:rsidR="00193747" w:rsidRPr="009906C4" w14:paraId="485B47D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624D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на частичную компе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сацию дополнительных расходов на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вышение оплаты труда работников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жетной сферы и иные цели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FF5F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000 2 02 15009 00 0000 150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CD95A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3131790000,00</w:t>
            </w:r>
          </w:p>
        </w:tc>
      </w:tr>
      <w:tr w:rsidR="00193747" w:rsidRPr="009906C4" w14:paraId="3BB14A4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087A1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01AFB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005 2 02 15009 02 0000 150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7F3D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3131790000,00</w:t>
            </w:r>
          </w:p>
        </w:tc>
      </w:tr>
      <w:tr w:rsidR="00193747" w:rsidRPr="009906C4" w14:paraId="6099917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C60B7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6FFC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000 2 02 15010 00 0000 150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06BEE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35185000,00</w:t>
            </w:r>
          </w:p>
        </w:tc>
      </w:tr>
      <w:tr w:rsidR="00193747" w:rsidRPr="009906C4" w14:paraId="72F4E71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E030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субъектов Российской Федерации, связанные с особым режимом безопасного функционирования закрытых административно-территориальных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809D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005 2 02 15010 02 0000 150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EBA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35185000,00</w:t>
            </w:r>
          </w:p>
        </w:tc>
      </w:tr>
      <w:tr w:rsidR="00193747" w:rsidRPr="009906C4" w14:paraId="4BEF3A2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145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Дотации бюджетам на премирование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бедителей Всероссийского конкурса «Лучшая муниципальная практика»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1ECE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000 2 02 15399 00 0000 150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9CE6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15000000,00</w:t>
            </w:r>
          </w:p>
        </w:tc>
      </w:tr>
      <w:tr w:rsidR="00193747" w:rsidRPr="009906C4" w14:paraId="47E4BB3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5C4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бюджетам субъектов Российской Федерации на премирование победителей Всероссийского конкурса «Лучшая мун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ципальная практика»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EC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005 2 02 15399 02 0000 150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95BD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15000000,00</w:t>
            </w:r>
          </w:p>
        </w:tc>
      </w:tr>
      <w:tr w:rsidR="00193747" w:rsidRPr="009906C4" w14:paraId="20AF1B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E253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Дотации (гранты) бюджетам субъектов Российской Федерации за достижение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казателей деятельности органов исполн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тельной власти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65D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005 2 02 15549 02 0000 150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87C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215918500,00</w:t>
            </w:r>
          </w:p>
        </w:tc>
      </w:tr>
      <w:tr w:rsidR="00193747" w:rsidRPr="009906C4" w14:paraId="7E4A8B0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2421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Субсидии бюджетам бюджетной сист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мы Российской Федерации (межбю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жетные субсидии)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E8E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000 2 02 20000 00 0000 150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F41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30751619776,21</w:t>
            </w:r>
          </w:p>
        </w:tc>
      </w:tr>
      <w:tr w:rsidR="00193747" w:rsidRPr="009906C4" w14:paraId="79F256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4D7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DC4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000 2 02 25014 00 0000 150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9DF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56567300,00</w:t>
            </w:r>
          </w:p>
        </w:tc>
      </w:tr>
      <w:tr w:rsidR="00193747" w:rsidRPr="009906C4" w14:paraId="152B8D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6C21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стимулирование ув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личения производства картофеля и 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0CAF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009 2 02 25014 02 0000 150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835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56567300,00</w:t>
            </w:r>
          </w:p>
        </w:tc>
      </w:tr>
      <w:tr w:rsidR="00193747" w:rsidRPr="009906C4" w14:paraId="5B990D0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2378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адресное стро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тельство школ в отдельных населенных пунктах с объективно выявленной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требностью инфраструктуры (зданий) школ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A13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000 2 02 25049 00 0000 150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CE34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833038041,34</w:t>
            </w:r>
          </w:p>
        </w:tc>
      </w:tr>
      <w:tr w:rsidR="00193747" w:rsidRPr="009906C4" w14:paraId="031C4B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5189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адресное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ство школ в отдельных населенных пун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тах с объективно выявленной потребн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стью инфраструктуры (зданий) школ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D0CE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018 2 02 25049 02 0000 150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5E98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833038041,34</w:t>
            </w:r>
          </w:p>
        </w:tc>
      </w:tr>
      <w:tr w:rsidR="00193747" w:rsidRPr="009906C4" w14:paraId="0AAFC61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262E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преобразование учебных корпусов и общежитий колл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джей как неотъемлемой части учебно-производственного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84E0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000 2 02 25052 00 0000 150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6F9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87527415,46</w:t>
            </w:r>
          </w:p>
        </w:tc>
      </w:tr>
      <w:tr w:rsidR="00193747" w:rsidRPr="009906C4" w14:paraId="0AB70D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ECF33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преобразование уче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F9A84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018 2 02 25052 02 0000 150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77C45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87527415,46</w:t>
            </w:r>
          </w:p>
        </w:tc>
      </w:tr>
      <w:tr w:rsidR="00193747" w:rsidRPr="009906C4" w14:paraId="5EF4CB5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B9498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адресное стро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тельство детских садов в отдельных нас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ленных пунктах с объективно выявленной потребностью инфраструктуры (зданий)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056E6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000 2 02 25054 00 0000 150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27A91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87929600,00</w:t>
            </w:r>
          </w:p>
        </w:tc>
      </w:tr>
      <w:tr w:rsidR="00193747" w:rsidRPr="009906C4" w14:paraId="3B72398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8B691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адресное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ство детских садов в отдельных населе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пунктах с объективно выявленной потребностью инфраструктуры (зданий)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0D834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018 2 02 25054 02 0000 150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32294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87929600,00</w:t>
            </w:r>
          </w:p>
        </w:tc>
      </w:tr>
      <w:tr w:rsidR="00193747" w:rsidRPr="009906C4" w14:paraId="5CB944D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56E2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подготовку управле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ческих кадров для организаций народного хозяйства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0531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004 2 02 25066 02 0000 150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F9F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659500,00</w:t>
            </w:r>
          </w:p>
        </w:tc>
      </w:tr>
      <w:tr w:rsidR="00193747" w:rsidRPr="009906C4" w14:paraId="1D13B11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2528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государственную поддержку организаций, входящих в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стему спортивной подготовки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5EDB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000 2 02 25081 00 0000 150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EA2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6516500,00</w:t>
            </w:r>
          </w:p>
        </w:tc>
      </w:tr>
      <w:tr w:rsidR="00193747" w:rsidRPr="009906C4" w14:paraId="73C3DAA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CB30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ской Федерации на государственную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держку организаций, входящих в систему спортивной подготовки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C72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026 2 02 25081 02 0000 150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30F0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6516500,00</w:t>
            </w:r>
          </w:p>
        </w:tc>
      </w:tr>
      <w:tr w:rsidR="00193747" w:rsidRPr="009906C4" w14:paraId="56AF82A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910F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лей, жилыми помещениями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C9F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027 2 02 25082 02 0000 150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AA38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151756000,00</w:t>
            </w:r>
          </w:p>
        </w:tc>
      </w:tr>
      <w:tr w:rsidR="00193747" w:rsidRPr="009906C4" w14:paraId="69C2CF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30A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ежем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сячной денежной выплаты, назначаемой в случае рождения третьего ребенка или последующих детей до достижения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бенком возраста трех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BD4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042 2 02 25084 02 0000 150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2304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134111994,23</w:t>
            </w:r>
          </w:p>
        </w:tc>
      </w:tr>
      <w:tr w:rsidR="00193747" w:rsidRPr="009906C4" w14:paraId="1EDFC58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705E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роприятий, предусмотренных регионал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программой переселения, включенной в Государственную программу по оказ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содействия добровольному пересел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в Российскую Федерацию соотеч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ственников, проживающих за рубежом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A355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000 2 02 25086 00 0000 150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D8D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5357800,00</w:t>
            </w:r>
          </w:p>
        </w:tc>
      </w:tr>
      <w:tr w:rsidR="00193747" w:rsidRPr="009906C4" w14:paraId="1A7D5B3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912E0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тий, предусмотренных региональной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граммой переселения, включенной в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ударственную программу по оказанию содействия добровольному переселению в Российскую Федерацию соотечественн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ков, проживающих за рубежом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5DE83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042 2 02 25086 02 0000 150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617D7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5357800,00</w:t>
            </w:r>
          </w:p>
        </w:tc>
      </w:tr>
      <w:tr w:rsidR="00193747" w:rsidRPr="009906C4" w14:paraId="5BE83BD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0103C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финансовое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печение мероприятий по модернизации реабилитационных организаций для инв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лидов и детей-инвалидов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BB8CC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000 2 02 25087 00 0000 150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D2C4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50000000,00</w:t>
            </w:r>
          </w:p>
        </w:tc>
      </w:tr>
      <w:tr w:rsidR="00193747" w:rsidRPr="009906C4" w14:paraId="0AF9BA8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B9837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финансовое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мероприятий по модернизации реаб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литационных организаций для инвалидов и детей-инвалидов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B6746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042 2 02 25087 02 0000 150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5B47B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50000000,00</w:t>
            </w:r>
          </w:p>
        </w:tc>
      </w:tr>
      <w:tr w:rsidR="00193747" w:rsidRPr="009906C4" w14:paraId="45D1641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5EA2B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обеспечение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тей с сахарным диабетом 1 типа в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расте от 2-х до 17-ти лет включительно системами непрерывного мониторинга глюкозы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549A4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000 2 02 25107 00 0000 150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6E02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116156634,57</w:t>
            </w:r>
          </w:p>
        </w:tc>
      </w:tr>
      <w:tr w:rsidR="00193747" w:rsidRPr="009906C4" w14:paraId="7F1330F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9F49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81E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039 2 02 25107 02 0000 150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BFF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116156634,57</w:t>
            </w:r>
          </w:p>
        </w:tc>
      </w:tr>
      <w:tr w:rsidR="00193747" w:rsidRPr="009906C4" w14:paraId="3B6D2E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A5EE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капитальных вложений в объекты государственной (муниципальной)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и (или) софинансирование мер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приятий, не относящихся к капитальным вложениям в объекты государственной (муниципальной) собственности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ADD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000 2 02 25113 00 0000 150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7CB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3642028600,00</w:t>
            </w:r>
          </w:p>
        </w:tc>
      </w:tr>
      <w:tr w:rsidR="00193747" w:rsidRPr="009906C4" w14:paraId="2A1DA19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5B7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капитальных вложений в объекты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(муниципальной)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ной) собственности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F5C8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027 2 02 25113 02 0000 150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E9F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3642028600,00</w:t>
            </w:r>
          </w:p>
        </w:tc>
      </w:tr>
      <w:tr w:rsidR="00193747" w:rsidRPr="009906C4" w14:paraId="2692DF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E188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ональных проектов «Создание единого цифрового контура в здравоохранении на основе единой государственной информ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ционной системы в сфере здравоохран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(ЕГИСЗ)»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066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000 2 02 25114 00 0000 150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402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33565000,00</w:t>
            </w:r>
          </w:p>
        </w:tc>
      </w:tr>
      <w:tr w:rsidR="00193747" w:rsidRPr="009906C4" w14:paraId="2840477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E4C7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проектов «Создание единого цифрового контура в здравоохранении на основе единой государственной информ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ционной системы в сфере здравоохран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(ЕГИСЗ)»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981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039 2 02 25114 02 0000 150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B6C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33565000,00</w:t>
            </w:r>
          </w:p>
        </w:tc>
      </w:tr>
      <w:tr w:rsidR="00193747" w:rsidRPr="009906C4" w14:paraId="7FAB3F0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193E4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граммы комплексного развития молоде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политики в субъектах Российской Федерации «Регион для молодых»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3637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000 2 02 25116 00 0000 150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CFEE3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78344400,00</w:t>
            </w:r>
          </w:p>
        </w:tc>
      </w:tr>
      <w:tr w:rsidR="00193747" w:rsidRPr="009906C4" w14:paraId="63FB14F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EC7D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програ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 комплексного развития молодежной политики в субъектах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 «Регион для молодых»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4F28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031 2 02 25116 02 0000 150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A996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78344400,00</w:t>
            </w:r>
          </w:p>
        </w:tc>
      </w:tr>
      <w:tr w:rsidR="00193747" w:rsidRPr="009906C4" w14:paraId="250D9F7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1770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финансовое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FC25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000 2 02 25121 00 0000 150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0A24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224163470,85</w:t>
            </w:r>
          </w:p>
        </w:tc>
      </w:tr>
      <w:tr w:rsidR="00193747" w:rsidRPr="009906C4" w14:paraId="773826F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B316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финансовое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программ, направленных на обесп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33DD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042 2 02 25121 02 0000 150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76F5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224163470,85</w:t>
            </w:r>
          </w:p>
        </w:tc>
      </w:tr>
      <w:tr w:rsidR="00193747" w:rsidRPr="009906C4" w14:paraId="70EEE0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BA60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строительство (реконструкцию) и капитальный ремонт зданий стационарных организаций соц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ального обслуживания, предназначенных для лиц, страдающих психическими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стройствами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D1B5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000 2 02 25125 00 0000 150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F50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90799000,00</w:t>
            </w:r>
          </w:p>
        </w:tc>
      </w:tr>
      <w:tr w:rsidR="00193747" w:rsidRPr="009906C4" w14:paraId="7C5412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12DC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строительство (реко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струкцию) и капитальный ремонт зданий стационарных организаций социального обслуживания, предназначенных для лиц, страдающих психическими расстройств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6837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042 2 02 25125 02 0000 150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E20F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90799000,00</w:t>
            </w:r>
          </w:p>
        </w:tc>
      </w:tr>
      <w:tr w:rsidR="00193747" w:rsidRPr="009906C4" w14:paraId="41C8ACF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C1B2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дшерских здравпунктов и фельдшерско-акушерских пунктов, врачебных амбул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торий, центров (отделений) общей вр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чебной практики (семейной медицины), прибывшим (переехавшим) на работу в сельские населенные пункты, либо раб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чие поселки, либо поселки городского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па, либо города с населением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9959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000 2 02 25138 00 0000 150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C51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76985000,00</w:t>
            </w:r>
          </w:p>
        </w:tc>
      </w:tr>
      <w:tr w:rsidR="00193747" w:rsidRPr="009906C4" w14:paraId="3636DC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0F38C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единовременные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пенсационные выплаты медицинским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ботникам (врачам, фельдшерам, а также акушеркам и медицинским сестрам фел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дшерских здравпунктов и фельдшерско-акушерских пунктов, врачебных амбул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торий, центров (отделений) общей вр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чебной практики (семейной медицины), прибывшим (переехавшим) на работу в сельские населенные пункты, либо раб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чие поселки, либо поселки городского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па, либо города с населением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C1DF3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039 2 02 25138 02 0000 150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5AFD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76985000,00</w:t>
            </w:r>
          </w:p>
        </w:tc>
      </w:tr>
      <w:tr w:rsidR="00193747" w:rsidRPr="009906C4" w14:paraId="2A93913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8042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обеспечение 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ременных женщин с сахарным диабетом системами непрерывного мониторинга глюкозы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52DE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000 2 02 25152 00 0000 150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EE4F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31169884,36</w:t>
            </w:r>
          </w:p>
        </w:tc>
      </w:tr>
      <w:tr w:rsidR="00193747" w:rsidRPr="009906C4" w14:paraId="5C38415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75DA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береме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женщин с сахарным диабетом сист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мами непрерывного мониторинга глюк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76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039 2 02 25152 02 0000 150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DF0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31169884,36</w:t>
            </w:r>
          </w:p>
        </w:tc>
      </w:tr>
      <w:tr w:rsidR="00193747" w:rsidRPr="009906C4" w14:paraId="77151BC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FB4E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модернизации коммунал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инфраструктуры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B8C8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000 2 02 25154 00 0000 150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C1B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702589800,00</w:t>
            </w:r>
          </w:p>
        </w:tc>
      </w:tr>
      <w:tr w:rsidR="00193747" w:rsidRPr="009906C4" w14:paraId="416DE42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F01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модернизации коммунальной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фраструктуры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4948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027 2 02 25154 02 0000 150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26B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702589800,00</w:t>
            </w:r>
          </w:p>
        </w:tc>
      </w:tr>
      <w:tr w:rsidR="00193747" w:rsidRPr="009906C4" w14:paraId="056505D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64F6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оснащение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нальных, межрайонных (районных) це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тров, оказывающих медицинскую помощь больным с нарушениями углеводного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мена и сахарным диабетом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04A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000 2 02 25158 00 0000 150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DB4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9900939,02</w:t>
            </w:r>
          </w:p>
        </w:tc>
      </w:tr>
      <w:tr w:rsidR="00193747" w:rsidRPr="009906C4" w14:paraId="0D405CA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D385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оснащение регионал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ных, межрайонных (районных) центров, оказывающих медицинскую помощь больным с нарушениями углеводного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мена и сахарным диабетом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6F6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039 2 02 25158 02 0000 150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A8DD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9900939,02</w:t>
            </w:r>
          </w:p>
        </w:tc>
      </w:tr>
      <w:tr w:rsidR="00193747" w:rsidRPr="009906C4" w14:paraId="738247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E591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BAD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000 2 02 25163 00 0000 150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BB2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122229100,00</w:t>
            </w:r>
          </w:p>
        </w:tc>
      </w:tr>
      <w:tr w:rsidR="00193747" w:rsidRPr="009906C4" w14:paraId="7C6079B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33DC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системы до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говременного ухода за гражданами пож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лого возраста и инвалидами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6070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042 2 02 25163 02 0000 150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B4E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122229100,00</w:t>
            </w:r>
          </w:p>
        </w:tc>
      </w:tr>
      <w:tr w:rsidR="00193747" w:rsidRPr="009906C4" w14:paraId="4F465F6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B9C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проведение мер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приятий по обеспечению деятельности советников директора по воспитанию и взаимодействию с детскими обществе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объединениями в общеобразов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организациях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849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000 2 02 25179 00 0000 150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D4D2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146222842,63</w:t>
            </w:r>
          </w:p>
        </w:tc>
      </w:tr>
      <w:tr w:rsidR="00193747" w:rsidRPr="009906C4" w14:paraId="4A2C89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805F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проведение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обеспечению деятельности сове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ников директора по воспитанию и вза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A54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018 2 02 25179 02 0000 150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B8A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146222842,63</w:t>
            </w:r>
          </w:p>
        </w:tc>
      </w:tr>
      <w:tr w:rsidR="00193747" w:rsidRPr="009906C4" w14:paraId="6CA889D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2149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развитие палли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тивной медицинской помощи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BCF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F61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70296206,27</w:t>
            </w:r>
          </w:p>
        </w:tc>
      </w:tr>
      <w:tr w:rsidR="00193747" w:rsidRPr="009906C4" w14:paraId="7B56DA4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D5D7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паллиати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медицинской помощи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68B7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039 2 02 25201 02 0000 150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749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70296206,27</w:t>
            </w:r>
          </w:p>
        </w:tc>
      </w:tr>
      <w:tr w:rsidR="00193747" w:rsidRPr="009906C4" w14:paraId="233EB45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143B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EAC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000 2 02 25202 00 0000 150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B44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39804000,00</w:t>
            </w:r>
          </w:p>
        </w:tc>
      </w:tr>
      <w:tr w:rsidR="00193747" w:rsidRPr="009906C4" w14:paraId="1891642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891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предупреждению и борьбе с соц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ально значимыми инфекционными заб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леваниями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DAC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039 2 02 25202 02 0000 150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9AD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39804000,00</w:t>
            </w:r>
          </w:p>
        </w:tc>
      </w:tr>
      <w:tr w:rsidR="00193747" w:rsidRPr="009906C4" w14:paraId="4D3A289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BD0E0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в целях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рования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Федерации, возникающих при реализации мероприятий по обесп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чению в амбулаторных условиях против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104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CAC65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CB0F4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B94B4A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E3FF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C05EB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1FFAE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D98B3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CBF2F0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7AE1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000 2 02 25214 00 0000 150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219B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D40898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FE8949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989C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1B4DC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27A41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2DEDE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0BE2C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B07A0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EA2F9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81211495,61</w:t>
            </w:r>
          </w:p>
        </w:tc>
      </w:tr>
      <w:tr w:rsidR="00193747" w:rsidRPr="009906C4" w14:paraId="027573E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3144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расходных обязательств субъектов Российской Федерации, возникающих при реализации мероприятий по обеспечению в амбулаторных условиях противовиру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лекарственными препаратами лиц, находящихся под диспансерным набл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дением, с диагнозом «хронический виру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гепатит С»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D93D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039 2 02 25214 02 0000 150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DE48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81211495,61</w:t>
            </w:r>
          </w:p>
        </w:tc>
      </w:tr>
      <w:tr w:rsidR="00193747" w:rsidRPr="009906C4" w14:paraId="2DE5122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B33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низационных мероприятий, связанных с обеспечением лиц лекарственными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ных им тканей, рассеянным склерозом,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гемолитико-уремическим синдромом, юношеским артритом с системным нач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лом, мукополисахаридозом I, II и VI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пов, апластической анемией неуточне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ной, наследственным дефицитом факт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 II (фибриногена), VII (лабильного), X (Стюарта - Прауэра), а также после тран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плантации органов и (или) тканей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EC7A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000 2 02 25216 00 0000 150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E15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7461300,00</w:t>
            </w:r>
          </w:p>
        </w:tc>
      </w:tr>
      <w:tr w:rsidR="00193747" w:rsidRPr="009906C4" w14:paraId="6C1C581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740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ционных мероприятий, связанных с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печением лиц лекарственными препар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им тканей, рассеянным склерозом, гемолитико-уремическим синдромом, юношеским артритом с системным нач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лом, мукополисахаридозом I, II и VI 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пов, апластической анемией неуточне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ной, наследственным дефицитом факт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 II (фибриногена), VII (лабильного), X (Стюарта - Прауэра), а также после тран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плантации органов и (или) тканей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AE9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039 2 02 25216 02 0000 150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E1C9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7461300,00</w:t>
            </w:r>
          </w:p>
        </w:tc>
      </w:tr>
      <w:tr w:rsidR="00193747" w:rsidRPr="009906C4" w14:paraId="49293E9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D9A1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оснащение объе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спортивной инфраструктуры спорти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но-технологическим оборудованием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D55B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B8E6D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2012DC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246E23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000 2 02 25228 00 0000 150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25D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CA551F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D474B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32839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22969298,00</w:t>
            </w:r>
          </w:p>
        </w:tc>
      </w:tr>
      <w:tr w:rsidR="00193747" w:rsidRPr="009906C4" w14:paraId="5712C2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307B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CB22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026 2 02 25228 02 0000 150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C645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22969298,00</w:t>
            </w:r>
          </w:p>
        </w:tc>
      </w:tr>
      <w:tr w:rsidR="00193747" w:rsidRPr="009906C4" w14:paraId="4EB7A8C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E92B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приобретение спортивного оборудования и инвентаря для приведения организаций дополн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тельного образования со специальным наименованием «спортивная школа»,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пользующих в своем наименовании слово «олимпийский» или образованные на его основе слова или словосочетания, в 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мативное состояние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EE30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000 2 02 25229 00 0000 150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9748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12369200,00</w:t>
            </w:r>
          </w:p>
        </w:tc>
      </w:tr>
      <w:tr w:rsidR="00193747" w:rsidRPr="009906C4" w14:paraId="4B9B5EE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2C55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приобретение спо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тивного оборудования и инвентаря для приведения организаций дополнительного образования со специальным наименов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«спортивная школа», использующих в своем наименовании слово «олимпи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ский»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A70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026 2 02 25229 02 0000 150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38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12369200,00</w:t>
            </w:r>
          </w:p>
        </w:tc>
      </w:tr>
      <w:tr w:rsidR="00193747" w:rsidRPr="009906C4" w14:paraId="11E4CE8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48B5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обеспечение 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лизации мероприятий по осуществлению единовременных компенсационных 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 учителям, прибывшим (перееха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шим) на работу в сельские населенные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пункты, либо рабочие поселки, либо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1CCF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000 2 02 25256 00 0000 150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0E31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8900000,00</w:t>
            </w:r>
          </w:p>
        </w:tc>
      </w:tr>
      <w:tr w:rsidR="00193747" w:rsidRPr="009906C4" w14:paraId="5EBFD14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33350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реализ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мероприятий по осуществлению 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родского типа, либо города с населением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42E9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018 2 02 25256 02 0000 150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D6A33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8900000,00</w:t>
            </w:r>
          </w:p>
        </w:tc>
      </w:tr>
      <w:tr w:rsidR="00193747" w:rsidRPr="009906C4" w14:paraId="036CF99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DB909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развитие запр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вочной инфраструктуры компримирова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природного газа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07958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000 2 02 25261 00 0000 150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BEE2C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64080000,00</w:t>
            </w:r>
          </w:p>
        </w:tc>
      </w:tr>
      <w:tr w:rsidR="00193747" w:rsidRPr="009906C4" w14:paraId="0C4AD96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F9CAE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заправочной инфраструктуры компримированного природного газа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A60A2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003 2 02 25261 02 0000 150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DAC8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64080000,00</w:t>
            </w:r>
          </w:p>
        </w:tc>
      </w:tr>
      <w:tr w:rsidR="00193747" w:rsidRPr="009906C4" w14:paraId="4BB6D46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3782C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в целях достижения результатов федерального проекта «Пр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изводительность труда»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60BF6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000 2 02 25289 00 0000 150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5A1A3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16586500,00</w:t>
            </w:r>
          </w:p>
        </w:tc>
      </w:tr>
      <w:tr w:rsidR="00193747" w:rsidRPr="009906C4" w14:paraId="3C19FA5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0328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достижения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зультатов федерального проекта «Прои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водительность труда»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FA2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007 2 02 25289 02 0000 150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9A9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16586500,00</w:t>
            </w:r>
          </w:p>
        </w:tc>
      </w:tr>
      <w:tr w:rsidR="00193747" w:rsidRPr="009906C4" w14:paraId="4D17DA8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644B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организацию профессионального обучения и дополн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6B0D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000 2 02 25292 00 0000 150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A0C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29194200,00</w:t>
            </w:r>
          </w:p>
        </w:tc>
      </w:tr>
      <w:tr w:rsidR="00193747" w:rsidRPr="009906C4" w14:paraId="4999C2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6D84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организацию профе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сионального обучения и дополнительного профессионального образования работн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ков организаций оборонно-промышленного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45C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042 2 02 25292 02 0000 150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387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29194200,00</w:t>
            </w:r>
          </w:p>
        </w:tc>
      </w:tr>
      <w:tr w:rsidR="00193747" w:rsidRPr="009906C4" w14:paraId="0BA7B9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05E9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Субсидия бюджету Саратовской области на реализацию мероприятий по обновл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общественного транспорта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8CA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078 2 02 25297 02 0000 150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6B05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2784000000,00</w:t>
            </w:r>
          </w:p>
        </w:tc>
      </w:tr>
      <w:tr w:rsidR="00193747" w:rsidRPr="009906C4" w14:paraId="05A6DF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21AF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организацию 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платного горячего питания обучающихся, получающих начальное общее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в государственных и муниципальных образовательных организациях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1335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000 2 02 25304 00 0000 150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AB6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1005190416,70</w:t>
            </w:r>
          </w:p>
        </w:tc>
      </w:tr>
      <w:tr w:rsidR="00193747" w:rsidRPr="009906C4" w14:paraId="27B5734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1BD0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организацию беспла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горячего питания обучающихся,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лучающих начальное общее образование в государственных и муниципальных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зовательных организациях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D8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018 2 02 25304 02 0000 150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54F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1005190416,70</w:t>
            </w:r>
          </w:p>
        </w:tc>
      </w:tr>
      <w:tr w:rsidR="00193747" w:rsidRPr="009906C4" w14:paraId="649670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41A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региональных программ по повыш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рождаемости в субъектах Российской Федерации, в которых суммарный коэ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фициент рождаемости ниже среднеро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сийского уровня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95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000 2 02 25313 00 0000 150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6BF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149935108,05</w:t>
            </w:r>
          </w:p>
        </w:tc>
      </w:tr>
      <w:tr w:rsidR="00193747" w:rsidRPr="009906C4" w14:paraId="443ED41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308D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региональных программ по повышению рождаемости в субъектах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в которых суммарный коэфф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циент рождаемости ниже среднеросси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ского уровня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70F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042 2 02 25313 02 0000 150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404F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149935108,05</w:t>
            </w:r>
          </w:p>
        </w:tc>
      </w:tr>
      <w:tr w:rsidR="00193747" w:rsidRPr="009906C4" w14:paraId="1EB67DD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A585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женских консультаций, в том числе в составе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гих организаций, для оказания медици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помощи женщинам, в том числе проживающим в сельской местности,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селках городского типа и малых городах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B8BA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000 2 02 25314 00 0000 150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91F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220740200,00</w:t>
            </w:r>
          </w:p>
        </w:tc>
      </w:tr>
      <w:tr w:rsidR="00193747" w:rsidRPr="009906C4" w14:paraId="1620115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5ECE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женских консультаций, в том числе в составе др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гих организаций, для оказания медици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помощи женщинам, в том числе проживающим в сельской местности,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селках городского типа и малых городах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D5CC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8BD7E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9EB1E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B1AF8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4C1F86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06485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B503B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FF655F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039 2 02 25314 02 0000 150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77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643A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5232C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17A01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8AD8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99C0FA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312452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EF3B2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220740200,00</w:t>
            </w:r>
          </w:p>
        </w:tc>
      </w:tr>
      <w:tr w:rsidR="00193747" w:rsidRPr="009906C4" w14:paraId="0088603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5E1F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осуществление капитального ремонта и оснащение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зовательных организаций, осуществля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щих образовательную деятельность по образовательным программам дошкол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образования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B874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000 2 02 25315 00 0000 150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12C2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84598596,60</w:t>
            </w:r>
          </w:p>
        </w:tc>
      </w:tr>
      <w:tr w:rsidR="00193747" w:rsidRPr="009906C4" w14:paraId="2B25FBF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0D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кап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тального ремонта и оснащение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организаций, осуществляющих образовательную деятельность по образ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вательным программам дошкольного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5467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018 2 02 25315 02 0000 150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C3F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84598596,60</w:t>
            </w:r>
          </w:p>
        </w:tc>
      </w:tr>
      <w:tr w:rsidR="00193747" w:rsidRPr="009906C4" w14:paraId="717C750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F828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оснащение (доо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нащение и (или) переоснащение) мед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цинскими изделиями перинатальных це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тров и родильных домов (отделений), в том числе в составе других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03CE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000 2 02 25316 00 0000 150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E4AE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275634213,27</w:t>
            </w:r>
          </w:p>
        </w:tc>
      </w:tr>
      <w:tr w:rsidR="00193747" w:rsidRPr="009906C4" w14:paraId="04E8DE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28A1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оснащение (доосн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щение и (или) переоснащение) медици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7D0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039 2 02 25316 02 0000 150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22963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275634213,27</w:t>
            </w:r>
          </w:p>
        </w:tc>
      </w:tr>
      <w:tr w:rsidR="00193747" w:rsidRPr="009906C4" w14:paraId="12CFF60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8A79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развитие виногр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дарства и виноделия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384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000 2 02 25340 00 0000 150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6B2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277332,90</w:t>
            </w:r>
          </w:p>
        </w:tc>
      </w:tr>
      <w:tr w:rsidR="00193747" w:rsidRPr="009906C4" w14:paraId="7217696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EECD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винограда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и виноделия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012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009 2 02 25340 02 0000 150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720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277332,90</w:t>
            </w:r>
          </w:p>
        </w:tc>
      </w:tr>
      <w:tr w:rsidR="00193747" w:rsidRPr="009906C4" w14:paraId="39CD59F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33A61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модернизацию региональных и муниципальных библи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72B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000 2 02 25348 00 0000 150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5013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21864737,22</w:t>
            </w:r>
          </w:p>
        </w:tc>
      </w:tr>
      <w:tr w:rsidR="00193747" w:rsidRPr="009906C4" w14:paraId="771922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0A28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модернизацию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и муниципальных библиотек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9154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019 2 02 25348 02 0000 150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209A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21864737,22</w:t>
            </w:r>
          </w:p>
        </w:tc>
      </w:tr>
      <w:tr w:rsidR="00193747" w:rsidRPr="009906C4" w14:paraId="143A851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662B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школ креативных индустрий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4AC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000 2 02 25353 00 0000 150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19CF8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70380200,00</w:t>
            </w:r>
          </w:p>
        </w:tc>
      </w:tr>
      <w:tr w:rsidR="00193747" w:rsidRPr="009906C4" w14:paraId="4A5A94D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FCB0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школ кре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тивных индустрий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C6399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019 2 02 25353 02 0000 150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5A3D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70380200,00</w:t>
            </w:r>
          </w:p>
        </w:tc>
      </w:tr>
      <w:tr w:rsidR="00193747" w:rsidRPr="009906C4" w14:paraId="180DC73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F47D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финансовое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печение (возмещение) производителям зерновых культур части затрат на прои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водство и реализацию зерновых культур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F1BBA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000 2 02 25358 00 0000 150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790E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451494000,00</w:t>
            </w:r>
          </w:p>
        </w:tc>
      </w:tr>
      <w:tr w:rsidR="00193747" w:rsidRPr="009906C4" w14:paraId="18C3E2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9FE9F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финансовое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(возмещение) производителям зерн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вых культур части затрат на производство и реализацию зерновых культур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F5491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009 2 02 25358 02 0000 150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BBFC1D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451494000,00</w:t>
            </w:r>
          </w:p>
        </w:tc>
      </w:tr>
      <w:tr w:rsidR="00193747" w:rsidRPr="009906C4" w14:paraId="211ED9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A7C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рег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ональных проектов модернизации пе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вичного звена здравоохранения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4F93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000 2 02 25365 00 0000 150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8FF8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2440669280,40</w:t>
            </w:r>
          </w:p>
        </w:tc>
      </w:tr>
      <w:tr w:rsidR="00193747" w:rsidRPr="009906C4" w14:paraId="53D8A1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09F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проектов модернизации перви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звена здравоохранения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02D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039 2 02 25365 02 0000 150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761A3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2440669280,40</w:t>
            </w:r>
          </w:p>
        </w:tc>
      </w:tr>
      <w:tr w:rsidR="00193747" w:rsidRPr="009906C4" w14:paraId="567E5E9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6C57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развитие тран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портной инфраструктуры на сельских территориях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193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000 2 02 25372 00 0000 150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A8DC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241157200,00</w:t>
            </w:r>
          </w:p>
        </w:tc>
      </w:tr>
      <w:tr w:rsidR="00193747" w:rsidRPr="009906C4" w14:paraId="4200C69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FA96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транспор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инфраструктуры на сельских терр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ториях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20F5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079 2 02 25372 02 0000 150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31DF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241157200,00</w:t>
            </w:r>
          </w:p>
        </w:tc>
      </w:tr>
      <w:tr w:rsidR="00193747" w:rsidRPr="009906C4" w14:paraId="1799A51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FB4D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в целях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рования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Федерации, возникающих при реализации мероприятий по провед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массового обследования новоро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денных на врожденные и (или) насле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ственные заболевания (расширенный 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натальный скрининг)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58C2F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000 2 02 25385 00 0000 150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B6B8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44270600,00</w:t>
            </w:r>
          </w:p>
        </w:tc>
      </w:tr>
      <w:tr w:rsidR="00193747" w:rsidRPr="009906C4" w14:paraId="4778FBE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F24E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822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039 2 02 25385 02 0000 150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F97E8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44270600,00</w:t>
            </w:r>
          </w:p>
        </w:tc>
      </w:tr>
      <w:tr w:rsidR="00193747" w:rsidRPr="009906C4" w14:paraId="0CCBC56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3CEF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торий, а также на закупку автобусов,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водимых в движение электрической эне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гией от батареи, заряжаемой от внешнего источника (электробусов), и объектов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рядной инфраструктуры для них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A69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F701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1679943100,00</w:t>
            </w:r>
          </w:p>
        </w:tc>
      </w:tr>
      <w:tr w:rsidR="00193747" w:rsidRPr="009906C4" w14:paraId="1341529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19A6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обеспечения 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торий, а также на закупку автобусов,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водимых в движение электрической эне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гией от батареи, заряжаемой от внешнего источника (электробусов), и объектов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рядной инфраструктуры для них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C1C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D7D345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4E652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58C01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3003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7F8ABA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9DDE8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12D77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852278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2C29A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EBCEF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13EBC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EC22C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A32E1A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078 2 02 25401 02 0000 150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8915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BBF1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11C2A2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08A52F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59CBE8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946AF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7D7808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16B3A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BD75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44A80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22A52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1263B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C6A80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A27C87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1679943100,00</w:t>
            </w:r>
          </w:p>
        </w:tc>
      </w:tr>
      <w:tr w:rsidR="00193747" w:rsidRPr="009906C4" w14:paraId="25D953C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0B60B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расходов, возникающих при оказании гражданам Российской Федерации выс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котехнологичной медицинской помощи, не включенной в базовую программу об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зательного медицинского страхования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B68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039 2 02 25402 02 0000 150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3FE2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43762200,00</w:t>
            </w:r>
          </w:p>
        </w:tc>
      </w:tr>
      <w:tr w:rsidR="00193747" w:rsidRPr="009906C4" w14:paraId="2A1C7D7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F51E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расходов, связанных с оказанием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ственной социальной помощи на основ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нии социального контракта отдельным категориям граждан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5101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042 2 02 25404 02 0000 150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7E72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543871528,85</w:t>
            </w:r>
          </w:p>
        </w:tc>
      </w:tr>
      <w:tr w:rsidR="00193747" w:rsidRPr="009906C4" w14:paraId="00A3C8D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723F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внедрение инте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лектуальных транспортных систем, предусматривающих автоматизацию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цессов управления дорожным движением в городских агломерациях, включающих города с населением свыше 300 тысяч 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A8DE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000 2 02 25418 00 0000 150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17C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61755799,97</w:t>
            </w:r>
          </w:p>
        </w:tc>
      </w:tr>
      <w:tr w:rsidR="00193747" w:rsidRPr="009906C4" w14:paraId="2A7EC92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CCB8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внедрение интелле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туальных транспортных систем, 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сматривающих автоматизацию процессов управления дорожным движением в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родских агломерациях, включающих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рода с населением свыше 300 тысяч чел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9CC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079 2 02 25418 02 0000 150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B75B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61755799,97</w:t>
            </w:r>
          </w:p>
        </w:tc>
      </w:tr>
      <w:tr w:rsidR="00193747" w:rsidRPr="009906C4" w14:paraId="2BF2630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81D2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фортной городской среды в малых гор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дах и исторических поселениях - побед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телях Всероссийского конкурса лучших проектов создания комфортной городской среды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289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000 2 02 25424 00 0000 150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380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418949400,00</w:t>
            </w:r>
          </w:p>
        </w:tc>
      </w:tr>
      <w:tr w:rsidR="00193747" w:rsidRPr="009906C4" w14:paraId="667DCCF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D315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комфортной городской среды в малых городах и ист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рических поселениях - победителях Вс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AF3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027 2 02 25424 02 0000 150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03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418949400,00</w:t>
            </w:r>
          </w:p>
        </w:tc>
      </w:tr>
      <w:tr w:rsidR="00193747" w:rsidRPr="009906C4" w14:paraId="1C8DC40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CE27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возмещение части затрат на уплату процентов по инвестиц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онным кредитам (займам) в агропромы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ленном комплексе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9CF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000 2 02 25436 00 0000 150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BE4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4181200,00</w:t>
            </w:r>
          </w:p>
        </w:tc>
      </w:tr>
      <w:tr w:rsidR="00193747" w:rsidRPr="009906C4" w14:paraId="4CAAEE5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5278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возмещение части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трат на уплату процентов по инвестиц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онным кредитам (займам) в агропромы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ленном комплексе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AB66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009 2 02 25436 02 0000 150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5062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4181200,00</w:t>
            </w:r>
          </w:p>
        </w:tc>
      </w:tr>
      <w:tr w:rsidR="00193747" w:rsidRPr="009906C4" w14:paraId="371703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6ABC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развитие и прив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дение в нормативное состояние автом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94D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1B0873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C4059A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BBCC54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3E9B5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ED4E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000 2 02 25447 00 0000 150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B0C3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71B8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D07FD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C44A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67CE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367FB0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3190332600,00</w:t>
            </w:r>
          </w:p>
        </w:tc>
      </w:tr>
      <w:tr w:rsidR="00193747" w:rsidRPr="009906C4" w14:paraId="4B46F50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B676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и приведение в нормативное состояние автомобильных дорог регионального или межмуниц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пального, местного значения, включа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щих искусственные дорожные сооруж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ACF7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079 2 02 25447 02 0000 150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58A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3190332600,00</w:t>
            </w:r>
          </w:p>
        </w:tc>
      </w:tr>
      <w:tr w:rsidR="00193747" w:rsidRPr="009906C4" w14:paraId="5AEABAC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20A7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модел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муниципальных библиотек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9698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000 2 02 25454 00 0000 150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22D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60760000,00</w:t>
            </w:r>
          </w:p>
        </w:tc>
      </w:tr>
      <w:tr w:rsidR="00193747" w:rsidRPr="009906C4" w14:paraId="4201152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B87E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модельных муниципальных библиотек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9AA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019 2 02 25454 02 0000 150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0797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60760000,00</w:t>
            </w:r>
          </w:p>
        </w:tc>
      </w:tr>
      <w:tr w:rsidR="00193747" w:rsidRPr="009906C4" w14:paraId="1232FF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4B50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компенсацию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категориям граждан оплаты взноса на капитальный ремонт общего имущ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ства в многоквартирном доме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2D60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042 2 02 25462 02 0000 150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941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4459799,50</w:t>
            </w:r>
          </w:p>
        </w:tc>
      </w:tr>
      <w:tr w:rsidR="00193747" w:rsidRPr="009906C4" w14:paraId="4EB9B0A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5737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поддержку тво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ческой деятельности и укрепление мат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риально-технической базы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театров в населенных пунктах с чи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ленностью населения до 300 тысяч чел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C57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000 2 02 25466 00 0000 150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57DD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8479600,00</w:t>
            </w:r>
          </w:p>
        </w:tc>
      </w:tr>
      <w:tr w:rsidR="00193747" w:rsidRPr="009906C4" w14:paraId="1DF43FD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6A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F527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019 2 02 25466 02 0000 150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C53B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8479600,00</w:t>
            </w:r>
          </w:p>
        </w:tc>
      </w:tr>
      <w:tr w:rsidR="00193747" w:rsidRPr="009906C4" w14:paraId="38BEE3A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41E2F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обеспечение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вития и укрепления материально-технической базы домов культуры в нас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ленных пунктах с числом жителей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CD8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000 2 02 25467 00 0000 150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F43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32387500,00</w:t>
            </w:r>
          </w:p>
        </w:tc>
      </w:tr>
      <w:tr w:rsidR="00193747" w:rsidRPr="009906C4" w14:paraId="5F32255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0C93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развития и укрепления материально-технической базы домов культуры в населенных пун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тах с числом жителей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3DCA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019 2 02 25467 02 0000 150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5E4A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32387500,00</w:t>
            </w:r>
          </w:p>
        </w:tc>
      </w:tr>
      <w:tr w:rsidR="00193747" w:rsidRPr="009906C4" w14:paraId="4861409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FB9A3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проведение 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цинации против пневмококковой инфе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16C78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000 2 02 25468 00 0000 150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B11A8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427717,08</w:t>
            </w:r>
          </w:p>
        </w:tc>
      </w:tr>
      <w:tr w:rsidR="00193747" w:rsidRPr="009906C4" w14:paraId="1109B5B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F86DC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проведение вакцин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ции против пневмококковой инфекции граждан старше трудоспособного возраста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из групп риска, проживающих в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зациях социального обслуживания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81B3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039 2 02 25468 02 0000 150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A235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427717,08</w:t>
            </w:r>
          </w:p>
        </w:tc>
      </w:tr>
      <w:tr w:rsidR="00193747" w:rsidRPr="009906C4" w14:paraId="7937D2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C03E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в целях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рования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 по возмещ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 для внедрения обязательной марк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ровки отдельных видов молочной проду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F262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000 2 02 25474 00 0000 150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D4C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6318403,69</w:t>
            </w:r>
          </w:p>
        </w:tc>
      </w:tr>
      <w:tr w:rsidR="00193747" w:rsidRPr="009906C4" w14:paraId="7A10DB1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8BF2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расходных обязательств субъектов Российской Федерации по возмещению части прямых понесенных затрат на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здание и (или) модернизацию объектов агропромышленного комплекса, а также на приобретение и ввод в промышленную эксплуатацию маркировочного оборуд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 для внедрения обязательной марк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ровки отдельных видов молочной проду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B25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009 2 02 25474 02 0000 150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9A8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6318403,69</w:t>
            </w:r>
          </w:p>
        </w:tc>
      </w:tr>
      <w:tr w:rsidR="00193747" w:rsidRPr="009906C4" w14:paraId="7F5FF4A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2A10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789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000 2 02 25480 00 0000 150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2706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87221000,00</w:t>
            </w:r>
          </w:p>
        </w:tc>
      </w:tr>
      <w:tr w:rsidR="00193747" w:rsidRPr="009906C4" w14:paraId="1894487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918C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7BAF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009 2 02 25480 02 0000 150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BA20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87221000,00</w:t>
            </w:r>
          </w:p>
        </w:tc>
      </w:tr>
      <w:tr w:rsidR="00193747" w:rsidRPr="009906C4" w14:paraId="159392C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C566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обеспечению жильем мол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дых семей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C1D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000 2 02 25497 00 0000 150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B7D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21519388,86</w:t>
            </w:r>
          </w:p>
        </w:tc>
      </w:tr>
      <w:tr w:rsidR="00193747" w:rsidRPr="009906C4" w14:paraId="205992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A5D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обеспечению жильем молодых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D8A4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027 2 02 25497 02 0000 150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FDF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21519388,86</w:t>
            </w:r>
          </w:p>
        </w:tc>
      </w:tr>
      <w:tr w:rsidR="00193747" w:rsidRPr="009906C4" w14:paraId="126F793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3E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поддержку 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ритетных направлений агропромышле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комплекса и развитие малых форм хозяйствования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99C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99FA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1032973700,00</w:t>
            </w:r>
          </w:p>
        </w:tc>
      </w:tr>
      <w:tr w:rsidR="00193747" w:rsidRPr="009906C4" w14:paraId="6990723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930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поддержку приор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тетных направлений агропромышленного комплекса и развитие малых форм хозя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B98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009 2 02 25501 02 0000 150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77F6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1032973700,00</w:t>
            </w:r>
          </w:p>
        </w:tc>
      </w:tr>
      <w:tr w:rsidR="00193747" w:rsidRPr="009906C4" w14:paraId="60B7609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A2D8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1587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000 2 02 25513 00 0000 150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B2D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23430600,00</w:t>
            </w:r>
          </w:p>
        </w:tc>
      </w:tr>
      <w:tr w:rsidR="00193747" w:rsidRPr="009906C4" w14:paraId="2A2C970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1570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развитие сети учр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ждений культурно-досугового типа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456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E8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23430600,00</w:t>
            </w:r>
          </w:p>
        </w:tc>
      </w:tr>
      <w:tr w:rsidR="00193747" w:rsidRPr="009906C4" w14:paraId="386FB5A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28D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сфере реабилитации и абилитации инвалидов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D259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000 2 02 25514 00 0000 150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7936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24867600,00</w:t>
            </w:r>
          </w:p>
        </w:tc>
      </w:tr>
      <w:tr w:rsidR="00193747" w:rsidRPr="009906C4" w14:paraId="6AF4010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9C26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субъектов Российской Федерации в сфере реабилитации и абилитации инв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D7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042 2 02 25514 02 0000 150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150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24867600,00</w:t>
            </w:r>
          </w:p>
        </w:tc>
      </w:tr>
      <w:tr w:rsidR="00193747" w:rsidRPr="009906C4" w14:paraId="0DAF9C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776A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поддержку тво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ческой деятельности и техническое осн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щение детских и кукольных театров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0B9A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000 2 02 25517 00 0000 150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0FA1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14995900,00</w:t>
            </w:r>
          </w:p>
        </w:tc>
      </w:tr>
      <w:tr w:rsidR="00193747" w:rsidRPr="009906C4" w14:paraId="2C4448A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1ABD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921B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019 2 02 25517 02 0000 150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ED9B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14995900,00</w:t>
            </w:r>
          </w:p>
        </w:tc>
      </w:tr>
      <w:tr w:rsidR="00193747" w:rsidRPr="009906C4" w14:paraId="295340B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5225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Субсидия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достижение показат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 государственной программы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«Реализация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ственной национальной политики»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22E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028 2 02 25518 02 0000 150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EE3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8800000,00</w:t>
            </w:r>
          </w:p>
        </w:tc>
      </w:tr>
      <w:tr w:rsidR="00193747" w:rsidRPr="009906C4" w14:paraId="145359B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7A19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поддержку отра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 культуры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0407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000 2 02 25519 00 0000 150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681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32249700,00</w:t>
            </w:r>
          </w:p>
        </w:tc>
      </w:tr>
      <w:tr w:rsidR="00193747" w:rsidRPr="009906C4" w14:paraId="2F37C15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45B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поддержку отрасли культуры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D04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019 2 02 25519 02 0000 150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DA59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32249700,00</w:t>
            </w:r>
          </w:p>
        </w:tc>
      </w:tr>
      <w:tr w:rsidR="00193747" w:rsidRPr="009906C4" w14:paraId="21531B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20F9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создание модул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некапитальных средств размещения при реализации инвестиционных проектов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DB3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000 2 02 25522 00 0000 150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B02B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99960000,00</w:t>
            </w:r>
          </w:p>
        </w:tc>
      </w:tr>
      <w:tr w:rsidR="00193747" w:rsidRPr="009906C4" w14:paraId="7FC1F57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8262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CECF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019 2 02 25522 02 0000 150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B225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99960000,00</w:t>
            </w:r>
          </w:p>
        </w:tc>
      </w:tr>
      <w:tr w:rsidR="00193747" w:rsidRPr="009906C4" w14:paraId="5B2289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2D27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государственную поддержку малого и среднего предприн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мательства в субъектах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D8D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000 2 02 25527 00 0000 150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BF0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16719800,00</w:t>
            </w:r>
          </w:p>
        </w:tc>
      </w:tr>
      <w:tr w:rsidR="00193747" w:rsidRPr="009906C4" w14:paraId="3B9588C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F71D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государственную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держку малого и среднего предприним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тельства в субъектах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F039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007 2 02 25527 02 0000 150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69CAC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16719800,00</w:t>
            </w:r>
          </w:p>
        </w:tc>
      </w:tr>
      <w:tr w:rsidR="00193747" w:rsidRPr="009906C4" w14:paraId="2575B58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D8C5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CDE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000 2 02 25533 00 0000 150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3EE3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933700,00</w:t>
            </w:r>
          </w:p>
        </w:tc>
      </w:tr>
      <w:tr w:rsidR="00193747" w:rsidRPr="009906C4" w14:paraId="7C90CAD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0D85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содействию повышения кадровой обеспеченности предприятий агропр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мышленного комплекса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7C66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009 2 02 25533 02 0000 150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397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933700,00</w:t>
            </w:r>
          </w:p>
        </w:tc>
      </w:tr>
      <w:tr w:rsidR="00193747" w:rsidRPr="009906C4" w14:paraId="447D06E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2F18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организацию це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тров здоровья для взрослых на базе отд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лений (кабинетов) медицинской проф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лактики в центральных районных и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онных больницах, в том числе в удале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населенных пунктах, а также осн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883E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FA960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FE80D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49A3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821E29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FF40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60398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B8C01B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2A346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F2A11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000 2 02 25546 00 0000 150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C241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300D01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13C88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A4E926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352B6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7362A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41A263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A38A41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9FC8C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8A246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5513006,40</w:t>
            </w:r>
          </w:p>
        </w:tc>
      </w:tr>
      <w:tr w:rsidR="00193747" w:rsidRPr="009906C4" w14:paraId="75D3701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D9E8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ской Федерации на организацию центров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здоровья для взрослых на базе отделений (кабинетов) медицинской профилактики в центральных районных и районных бол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ницах, в том числе в удаленных населе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пунктах, а также оснащение (доосн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щение) оборудованием для выявления и коррекции факторов риска развития хр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нических неинфекционных заболеваний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7BB7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039 2 02 25546 02 0000 150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FD24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5513006,40</w:t>
            </w:r>
          </w:p>
        </w:tc>
      </w:tr>
      <w:tr w:rsidR="00193747" w:rsidRPr="009906C4" w14:paraId="495EAD7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F40C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проведение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монта и (или) материально-технического оснащения региональных и (или)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филармоний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5BF4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000 2 02 25551 00 0000 150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7F99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20384000,00</w:t>
            </w:r>
          </w:p>
        </w:tc>
      </w:tr>
      <w:tr w:rsidR="00193747" w:rsidRPr="009906C4" w14:paraId="551EEAD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143A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проведение ремонта и (или) материально-технического оснащ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региональных и (или) муниципальных филармоний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D82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019 2 02 25551 02 0000 150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C06D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20384000,00</w:t>
            </w:r>
          </w:p>
        </w:tc>
      </w:tr>
      <w:tr w:rsidR="00193747" w:rsidRPr="009906C4" w14:paraId="72627E4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38B9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поддержку рабо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ников отрасли культуры, прибывших (п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реехавших) в населенные пункты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 Российской Федерации с числом 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телей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67F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000 2 02 25553 00 0000 150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70EE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26700000,00</w:t>
            </w:r>
          </w:p>
        </w:tc>
      </w:tr>
      <w:tr w:rsidR="00193747" w:rsidRPr="009906C4" w14:paraId="7AE2881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3D1B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поддержку работников отрасли культуры, прибывших (пер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07A6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019 2 02 25553 02 0000 150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461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26700000,00</w:t>
            </w:r>
          </w:p>
        </w:tc>
      </w:tr>
      <w:tr w:rsidR="00193747" w:rsidRPr="009906C4" w14:paraId="55112E0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C17C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закупки авиационных работ в целях оказания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дицинской помощи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E7F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039 2 02 25554 02 0000 150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7AA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91335400,00</w:t>
            </w:r>
          </w:p>
        </w:tc>
      </w:tr>
      <w:tr w:rsidR="00193747" w:rsidRPr="009906C4" w14:paraId="14621A5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09AE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грамм формирования современной горо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среды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D5F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000 2 02 25555 00 0000 150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3CE6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661884000,00</w:t>
            </w:r>
          </w:p>
        </w:tc>
      </w:tr>
      <w:tr w:rsidR="00193747" w:rsidRPr="009906C4" w14:paraId="46182B8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84143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программ формирования современной городской среды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C64C7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027 2 02 25555 02 0000 150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3246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661884000,00</w:t>
            </w:r>
          </w:p>
        </w:tc>
      </w:tr>
      <w:tr w:rsidR="00193747" w:rsidRPr="009906C4" w14:paraId="6FCF629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9D48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достижение показат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 государственной программы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«Развитие туризма»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AD84B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019 2 02 25558 02 0000 150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89741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103767000,00</w:t>
            </w:r>
          </w:p>
        </w:tc>
      </w:tr>
      <w:tr w:rsidR="00193747" w:rsidRPr="009906C4" w14:paraId="4B0B28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5393C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оснащение пре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метных кабинетов общеобразовательных организаций средствами обучения и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15D22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000 2 02 25559 00 0000 150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EACE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62723022,52</w:t>
            </w:r>
          </w:p>
        </w:tc>
      </w:tr>
      <w:tr w:rsidR="00193747" w:rsidRPr="009906C4" w14:paraId="645B988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12A8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оснащение предме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кабинетов общеобразовательных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ганизаций средствами обучения и восп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9514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018 2 02 25559 02 0000 150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57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62723022,52</w:t>
            </w:r>
          </w:p>
        </w:tc>
      </w:tr>
      <w:tr w:rsidR="00193747" w:rsidRPr="009906C4" w14:paraId="60B9D8B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6FEC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обеспечение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плексного развития сельских территорий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128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000 2 02 25576 00 0000 150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5C23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521630009,34</w:t>
            </w:r>
          </w:p>
        </w:tc>
      </w:tr>
      <w:tr w:rsidR="00193747" w:rsidRPr="009906C4" w14:paraId="2425601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C62B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плексного развития сельских территорий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3C5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009 2 02 25576 02 0000 150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096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521630009,34</w:t>
            </w:r>
          </w:p>
        </w:tc>
      </w:tr>
      <w:tr w:rsidR="00193747" w:rsidRPr="009906C4" w14:paraId="546A196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375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обеспечение проф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лактики развития сердечно-сосудистых заболеваний и сердечно-сосудистых осложнений у пациентов высокого риска, находящихся на диспансерном наблюд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4C7A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039 2 02 25586 02 0000 150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C11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307807554,75</w:t>
            </w:r>
          </w:p>
        </w:tc>
      </w:tr>
      <w:tr w:rsidR="00193747" w:rsidRPr="009906C4" w14:paraId="55C3B54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E166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техническое оснащение региональных и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музеев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F5DC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000 2 02 25590 00 0000 150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CFFF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11891500,00</w:t>
            </w:r>
          </w:p>
        </w:tc>
      </w:tr>
      <w:tr w:rsidR="00193747" w:rsidRPr="009906C4" w14:paraId="02319BD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EB19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техническое оснащ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региональных и муниципальных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зеев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BF182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019 2 02 25590 02 0000 150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DD8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11891500,00</w:t>
            </w:r>
          </w:p>
        </w:tc>
      </w:tr>
      <w:tr w:rsidR="00193747" w:rsidRPr="009906C4" w14:paraId="5ECFF7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326F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в целях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рования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BD3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000 2 02 25591 00 0000 150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C4A0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45557100,00</w:t>
            </w:r>
          </w:p>
        </w:tc>
      </w:tr>
      <w:tr w:rsidR="00193747" w:rsidRPr="009906C4" w14:paraId="1F3BA79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44D29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в целях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расходных обязательств субъектов Российской Федерации, возникающих при реализации региональных программ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вития промышленности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89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003 2 02 25591 02 0000 150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05F1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45557100,00</w:t>
            </w:r>
          </w:p>
        </w:tc>
      </w:tr>
      <w:tr w:rsidR="00193747" w:rsidRPr="009906C4" w14:paraId="22FFB5E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9A10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модернизацию региональных и муниципальных музеев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35A7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000 2 02 25597 00 0000 150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267A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25000000,00</w:t>
            </w:r>
          </w:p>
        </w:tc>
      </w:tr>
      <w:tr w:rsidR="00193747" w:rsidRPr="009906C4" w14:paraId="0F8CE1C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25441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модернизацию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и муниципальных музеев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72CAF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019 2 02 25597 02 0000 150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A251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25000000,00</w:t>
            </w:r>
          </w:p>
        </w:tc>
      </w:tr>
      <w:tr w:rsidR="00193747" w:rsidRPr="009906C4" w14:paraId="79CB9A1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7381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проведение мел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оративных мероприятий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EE346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000 2 02 25598 00 0000 150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1ABE0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252893407,80</w:t>
            </w:r>
          </w:p>
        </w:tc>
      </w:tr>
      <w:tr w:rsidR="00193747" w:rsidRPr="009906C4" w14:paraId="6D415A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39650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проведение мелиор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тивных мероприятий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A3DD3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009 2 02 25598 02 0000 150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29B6C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252893407,80</w:t>
            </w:r>
          </w:p>
        </w:tc>
      </w:tr>
      <w:tr w:rsidR="00193747" w:rsidRPr="009906C4" w14:paraId="6CDFB31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9DDA8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подготовку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межевания земельных участков и на проведение кадастровых работ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972A3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000 2 02 25599 00 0000 150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FB3BF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13200919,40</w:t>
            </w:r>
          </w:p>
        </w:tc>
      </w:tr>
      <w:tr w:rsidR="00193747" w:rsidRPr="009906C4" w14:paraId="0684F97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6CAEE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подготовку проектов межевания земельных участков и на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ведение кадастровых работ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3E840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009 2 02 25599 02 0000 150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1A648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13200919,40</w:t>
            </w:r>
          </w:p>
        </w:tc>
      </w:tr>
      <w:tr w:rsidR="00193747" w:rsidRPr="009906C4" w14:paraId="2E6F99C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4086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реализацию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модернизации школьных систем образования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A22E2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000 2 02 25750 00 0000 150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181D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960990204,80</w:t>
            </w:r>
          </w:p>
        </w:tc>
      </w:tr>
      <w:tr w:rsidR="00193747" w:rsidRPr="009906C4" w14:paraId="3AC6E19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64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реализацию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модернизации школьных систем образования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3E9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018 2 02 25750 02 0000 150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544A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960990204,80</w:t>
            </w:r>
          </w:p>
        </w:tc>
      </w:tr>
      <w:tr w:rsidR="00193747" w:rsidRPr="009906C4" w14:paraId="16EEBD8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8C5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оснащение (доо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нащение и (или) переоснащение) мед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цинскими изделиями медицинских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низаций, имеющих в своей структуре подразделения, оказывающие медици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скую помощь по медицинской реабилит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65E0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000 2 02 25752 00 0000 150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E0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50616501,96</w:t>
            </w:r>
          </w:p>
        </w:tc>
      </w:tr>
      <w:tr w:rsidR="00193747" w:rsidRPr="009906C4" w14:paraId="2FE587E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A36A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ской Федерации на оснащение (доосн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щение и (или) переоснащение) медици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скими изделиями медицинских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ций, имеющих в своей структуре подра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деления, оказывающие медицинскую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мощь по медицинской реабилитации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008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039 2 02 25752 02 0000 150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8B45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50616501,96</w:t>
            </w:r>
          </w:p>
        </w:tc>
      </w:tr>
      <w:tr w:rsidR="00193747" w:rsidRPr="009906C4" w14:paraId="236A5EF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A69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Субсидии бюджетам на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закупки и монтажа оборудования для создания «умных» спортивных площадок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046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000 2 02 25753 00 0000 150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22C4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130830000,00</w:t>
            </w:r>
          </w:p>
        </w:tc>
      </w:tr>
      <w:tr w:rsidR="00193747" w:rsidRPr="009906C4" w14:paraId="6FCFF68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AE1A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закупки и монтажа оборудования для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здания «умных» спортивных площадок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FCA6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026 2 02 25753 02 0000 150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4286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130830000,00</w:t>
            </w:r>
          </w:p>
        </w:tc>
      </w:tr>
      <w:tr w:rsidR="00193747" w:rsidRPr="009906C4" w14:paraId="6EBB7DD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1687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капитальных вложений в объекты государственной (муниципальной)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в рамках модернизации теа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 юного зрителя и театров кукол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18B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000 2 02 27456 00 0000 150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B1B8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38572400,00</w:t>
            </w:r>
          </w:p>
        </w:tc>
      </w:tr>
      <w:tr w:rsidR="00193747" w:rsidRPr="009906C4" w14:paraId="79EF73A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716E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капитальных вложений в объекты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(муниципальной)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в рамках модернизации театров юного зрителя и театров кукол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6F43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019 2 02 27456 02 0000 150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48AD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38572400,00</w:t>
            </w:r>
          </w:p>
        </w:tc>
      </w:tr>
      <w:tr w:rsidR="00193747" w:rsidRPr="009906C4" w14:paraId="13D20CC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3EEA8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на софинансиров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капитальных вложений в объекты государственной (муниципальной)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в рамках обеспечения 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плексного развития сельских территорий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796F2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000 2 02 27576 00 0000 150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69BC1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889413814,93</w:t>
            </w:r>
          </w:p>
        </w:tc>
      </w:tr>
      <w:tr w:rsidR="00193747" w:rsidRPr="009906C4" w14:paraId="7B49E2C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15468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софинансирование капитальных вложений в объекты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дарственной (муниципальной) собстве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ности в рамках обеспечения комплексного развития сельских территорий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00E5E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009 2 02 27576 02 0000 150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41E44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889413814,93</w:t>
            </w:r>
          </w:p>
        </w:tc>
      </w:tr>
      <w:tr w:rsidR="00193747" w:rsidRPr="009906C4" w14:paraId="22BED14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CEDF6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за счет средств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зервного фонда Правительства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1ED21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000 2 02 29001 00 0000 150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2E101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3695736100,00</w:t>
            </w:r>
          </w:p>
        </w:tc>
      </w:tr>
      <w:tr w:rsidR="00193747" w:rsidRPr="009906C4" w14:paraId="4D0E290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FA2E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за счет средств резервн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фонда Правительства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9596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000 2 02 29001 02 0000 150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783F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3695736100,00</w:t>
            </w:r>
          </w:p>
        </w:tc>
      </w:tr>
      <w:tr w:rsidR="00193747" w:rsidRPr="009906C4" w14:paraId="4BF833F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9591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за счет средств резервн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фонда Правительства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AEBB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007 2022900102 0000 150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1C6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17736100,00</w:t>
            </w:r>
          </w:p>
        </w:tc>
      </w:tr>
      <w:tr w:rsidR="00193747" w:rsidRPr="009906C4" w14:paraId="5D7670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DA67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за счет средств резервн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фонда Правительства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86ED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027 2022900102 0000 150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FE8E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2300000000,00</w:t>
            </w:r>
          </w:p>
        </w:tc>
      </w:tr>
      <w:tr w:rsidR="00193747" w:rsidRPr="009906C4" w14:paraId="322EC97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4D0C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Субсидии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за счет средств резервн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фонда Правительства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93A8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078 2 02 29001 02 0000 150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32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1378000000,00</w:t>
            </w:r>
          </w:p>
        </w:tc>
      </w:tr>
      <w:tr w:rsidR="00193747" w:rsidRPr="009906C4" w14:paraId="4DDBF48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3DF2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субсидии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BDD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000 2 02 29999 00 0000 150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4102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585170688,88</w:t>
            </w:r>
          </w:p>
        </w:tc>
      </w:tr>
      <w:tr w:rsidR="00193747" w:rsidRPr="009906C4" w14:paraId="78B4E7A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14C9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328E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000 2 02 29999 02 0000 150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3D6D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585170688,88</w:t>
            </w:r>
          </w:p>
        </w:tc>
      </w:tr>
      <w:tr w:rsidR="00193747" w:rsidRPr="009906C4" w14:paraId="36FD756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8597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E36D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039 2 02 29999 02 0000 150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A26C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558600000,00</w:t>
            </w:r>
          </w:p>
        </w:tc>
      </w:tr>
      <w:tr w:rsidR="00193747" w:rsidRPr="009906C4" w14:paraId="540A065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CFE1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Прочие субсидии бюджетам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18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042 2 02 29999 02 0000 150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3EC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26570688,88</w:t>
            </w:r>
          </w:p>
        </w:tc>
      </w:tr>
      <w:tr w:rsidR="00193747" w:rsidRPr="009906C4" w14:paraId="2020735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27C1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Субвенции бюджетам бюджетной с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стемы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E7C0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000 2 02 30000 00 0000 150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A03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2498786464,05</w:t>
            </w:r>
          </w:p>
        </w:tc>
      </w:tr>
      <w:tr w:rsidR="00193747" w:rsidRPr="009906C4" w14:paraId="2CBFFF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690D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улучшение эк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логического состояния гидрографической сети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FBB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000 2 0 235090 00 0000 150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5782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34611491,71</w:t>
            </w:r>
          </w:p>
        </w:tc>
      </w:tr>
      <w:tr w:rsidR="00193747" w:rsidRPr="009906C4" w14:paraId="58345F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3476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улучшение экологич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ского состояния гидрографической сети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82D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016 2 02 35090 02 0000 150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0A48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34611491,71</w:t>
            </w:r>
          </w:p>
        </w:tc>
      </w:tr>
      <w:tr w:rsidR="00193747" w:rsidRPr="009906C4" w14:paraId="3418F7C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B69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ниципальных и городских округов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F83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000 2 02 35118 00 0000 150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E7B3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81225119,49</w:t>
            </w:r>
          </w:p>
        </w:tc>
      </w:tr>
      <w:tr w:rsidR="00193747" w:rsidRPr="009906C4" w14:paraId="71A9A59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6FD4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вичного воинского учета органами мес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самоуправления поселений,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и городских округов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FD1D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005 2 02 35118 02 0000 150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28D7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81225119,49</w:t>
            </w:r>
          </w:p>
        </w:tc>
      </w:tr>
      <w:tr w:rsidR="00193747" w:rsidRPr="009906C4" w14:paraId="7AA634F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1EE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тели федеральных судов общей юрисди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628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000 2 02 35120 00 0000 150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BCFF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376350,48</w:t>
            </w:r>
          </w:p>
        </w:tc>
      </w:tr>
      <w:tr w:rsidR="00193747" w:rsidRPr="009906C4" w14:paraId="24BE2B5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B83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номочий по составлению (изменению) списков кандидатов в присяжные засед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тели федеральных судов общей юрисди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140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006 2 02 35120 02 0000 150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D2A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376350,48</w:t>
            </w:r>
          </w:p>
        </w:tc>
      </w:tr>
      <w:tr w:rsidR="00193747" w:rsidRPr="009906C4" w14:paraId="09E1151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0B04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приобретение беспилотных авиационных систем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C72BD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6E9E31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B90F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783DD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DE57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000 2 02 35127 00 0000 150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1F4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B5F55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35E174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BB024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7C2D4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4499649,00</w:t>
            </w:r>
          </w:p>
        </w:tc>
      </w:tr>
      <w:tr w:rsidR="00193747" w:rsidRPr="009906C4" w14:paraId="0372AC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3049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приобретение бесп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лотных авиационных систем органами исполнительной власти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в области лесных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ношений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3407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016 2 02 35127 02 0000 150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DC10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4499649,00</w:t>
            </w:r>
          </w:p>
        </w:tc>
      </w:tr>
      <w:tr w:rsidR="00193747" w:rsidRPr="009906C4" w14:paraId="23CBA7E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06D8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дельных полномочий в области водных отношений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638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016 2 02 35128 02 0000 150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528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27360599,99</w:t>
            </w:r>
          </w:p>
        </w:tc>
      </w:tr>
      <w:tr w:rsidR="00193747" w:rsidRPr="009906C4" w14:paraId="5C88B25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474B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дельных полномочий в области лесных отношений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DCA9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016 2 02 35129 02 0000 150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1312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185273288,49</w:t>
            </w:r>
          </w:p>
        </w:tc>
      </w:tr>
      <w:tr w:rsidR="00193747" w:rsidRPr="009906C4" w14:paraId="7587D7F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F6EE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полномочий по обеспечению жильем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дельных категорий граждан,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Федеральным законом от 12 января 1995 года № 5-ФЗ «О ветеранах», в соо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ветствии с Указом Президента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от 7 мая 2008 года № 714 «Об обеспечении жильем ветеранов Вел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кой Отечественной войны 1941 - 1945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дов»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E7AF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000 2 02 35134 00 0000 150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666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3172392,00</w:t>
            </w:r>
          </w:p>
        </w:tc>
      </w:tr>
      <w:tr w:rsidR="00193747" w:rsidRPr="009906C4" w14:paraId="19D30B6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48C5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номочий по обеспечению жильем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категорий граждан, установленных Федеральным законом от 12 января 1995 года № 5-ФЗ «О ветеранах», в соотве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A058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027 2 02 35134 02 0000 150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317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3172392,00</w:t>
            </w:r>
          </w:p>
        </w:tc>
      </w:tr>
      <w:tr w:rsidR="00193747" w:rsidRPr="009906C4" w14:paraId="494D3D7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9E52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полномочий по обеспечению жильем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дельных категорий граждан,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Федеральным законом от 12 января 1995 года № 5-ФЗ «О ветеранах»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90ED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000 2 02 35135 00 0000 150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B29B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3198132,00</w:t>
            </w:r>
          </w:p>
        </w:tc>
      </w:tr>
      <w:tr w:rsidR="00193747" w:rsidRPr="009906C4" w14:paraId="1D17EDC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814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номочий по обеспечению жильем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798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027 2 02 35135 02 0000 150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67A1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3198132,00</w:t>
            </w:r>
          </w:p>
        </w:tc>
      </w:tr>
      <w:tr w:rsidR="00193747" w:rsidRPr="009906C4" w14:paraId="00C9B14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A929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полномочий по обеспечению жильем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дельных категорий граждан, установле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Федеральным законом от 24 ноября 1995 года № 181-ФЗ «О социальной защ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 инвалидов в Российской Федерации»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6586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000 2 02 35176 00 0000 150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A9EC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1607976,00</w:t>
            </w:r>
          </w:p>
        </w:tc>
      </w:tr>
      <w:tr w:rsidR="00193747" w:rsidRPr="009906C4" w14:paraId="534D41F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1BB3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номочий по обеспечению жильем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категорий граждан, установленных Федеральным законом от 24 ноября 1995 года № 181-ФЗ «О социальной защите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валидов в Российской Федерации»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925F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027 2 02 35176 02 0000 150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14E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1607976,00</w:t>
            </w:r>
          </w:p>
        </w:tc>
      </w:tr>
      <w:tr w:rsidR="00193747" w:rsidRPr="009906C4" w14:paraId="7A8A2D6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8B49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переданного полномочия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по осуществлению ежегодной денежной выплаты лицам, награжденным нагрудным знаком «Почетный донор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сии»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3E09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000 2 02 35220 00 0000 150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CBAE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136145935,16</w:t>
            </w:r>
          </w:p>
        </w:tc>
      </w:tr>
      <w:tr w:rsidR="00193747" w:rsidRPr="009906C4" w14:paraId="2E8085C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C457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пер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данного полномочия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по осуществлению ежегодной дене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ной выплаты лицам, награжденным нагрудным знаком «Почетный донор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сии»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2EF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042 2 02 35220 02 0000 150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777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136145935,16</w:t>
            </w:r>
          </w:p>
        </w:tc>
      </w:tr>
      <w:tr w:rsidR="00193747" w:rsidRPr="009906C4" w14:paraId="4A025C2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821F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выплату гос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дарственного единовременного пособия и ежемесячной денежной компенсации гражданам при возникновении поства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лактике инфекционных болезней»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BED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000 2 02 35240 00 0000 150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B846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31249,72</w:t>
            </w:r>
          </w:p>
        </w:tc>
      </w:tr>
      <w:tr w:rsidR="00193747" w:rsidRPr="009906C4" w14:paraId="0C7FA71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6E32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выплату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ственного единовременного пособия и ежемесячной денежной компенсации гражданам при возникновении поства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цинальных осложнений в соответствии с Федеральным законом от 17 сентября 1998 года № 157-ФЗ «Об иммунопроф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лактике инфекционных болезней»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4D0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042 2 02 35240 02 0000 150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1DCC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31249,72</w:t>
            </w:r>
          </w:p>
        </w:tc>
      </w:tr>
      <w:tr w:rsidR="00193747" w:rsidRPr="009906C4" w14:paraId="1D9D724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B082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Субвенции бюджетам на оплату жили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но-коммунальных услуг отдельным кат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гориям граждан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4D3B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000 2 02 35250 00 0000 150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A6CD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678079706,37</w:t>
            </w:r>
          </w:p>
        </w:tc>
      </w:tr>
      <w:tr w:rsidR="00193747" w:rsidRPr="009906C4" w14:paraId="7D0BA95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509C5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оплату жилищно-коммунальных услуг отдельным катег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риям граждан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4A275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042 2 02 35250 02 0000 150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93ED0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678079706,37</w:t>
            </w:r>
          </w:p>
        </w:tc>
      </w:tr>
      <w:tr w:rsidR="00193747" w:rsidRPr="009906C4" w14:paraId="7F88126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D8C5C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социальные выплаты безработным гражданам и иным катег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риям граждан в соответствии с законод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тельством о занятости населения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E8002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042 2 02 35290 02 0000 150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1BDB8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430420234,74</w:t>
            </w:r>
          </w:p>
        </w:tc>
      </w:tr>
      <w:tr w:rsidR="00193747" w:rsidRPr="009906C4" w14:paraId="50E2675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631F0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69317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000 2 02 35345 00 0000 150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59719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57000200,00</w:t>
            </w:r>
          </w:p>
        </w:tc>
      </w:tr>
      <w:tr w:rsidR="00193747" w:rsidRPr="009906C4" w14:paraId="7FCB906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0C2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54F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016 2 02 35345 02 0000 150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93D2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57000200,00</w:t>
            </w:r>
          </w:p>
        </w:tc>
      </w:tr>
      <w:tr w:rsidR="00193747" w:rsidRPr="009906C4" w14:paraId="4259FDD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EAE3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проведение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роприятий по увеличению площади лес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E00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000 2 02 35429 00 0000 150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008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20182300,00</w:t>
            </w:r>
          </w:p>
        </w:tc>
      </w:tr>
      <w:tr w:rsidR="00193747" w:rsidRPr="009906C4" w14:paraId="664D220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ADF0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проведение меропри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тий по увеличению площади лесовосст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новления на лесных участках, не переда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в аренду, в том числе вокруг городов и промышленных центров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B719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016 2 02 35429 02 0000 150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1FB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20182300,00</w:t>
            </w:r>
          </w:p>
        </w:tc>
      </w:tr>
      <w:tr w:rsidR="00193747" w:rsidRPr="009906C4" w14:paraId="5E3A0B9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FEB2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формирование запаса лесных семян для лесовосстано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ления на всех участках вырубленных и погибших лесных насаждений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CBA8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000 2 02 35431 00 0000 150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D20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113600,00</w:t>
            </w:r>
          </w:p>
        </w:tc>
      </w:tr>
      <w:tr w:rsidR="00193747" w:rsidRPr="009906C4" w14:paraId="34EDFF2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C96A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C27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016 2 02 35431 02 0000 150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491E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113600,00</w:t>
            </w:r>
          </w:p>
        </w:tc>
      </w:tr>
      <w:tr w:rsidR="00193747" w:rsidRPr="009906C4" w14:paraId="51640BD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1F91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на оказание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категориям граждан социальной услуги по обеспечению лекарственными препаратами для медицинского примен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 по рецептам на лекарственные преп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раты, медицинскими изделиями по реце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там на медицинские изделия, а также 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циализированными продуктами лечебного питания для детей-инвалидов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9CFE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000 2 02 35460 00 0000 150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C3D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625872623,33</w:t>
            </w:r>
          </w:p>
        </w:tc>
      </w:tr>
      <w:tr w:rsidR="00193747" w:rsidRPr="009906C4" w14:paraId="261AF3E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7419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Субвенции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ской Федерации на оказание отдельным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категориям граждан социальной услуги по обеспечению лекарственными препарат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 для медицинского применения по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цептам на лекарственные препараты,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дицинскими изделиями по рецептам на медицинские изделия, а также специал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зированными продуктами лечебного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тания для детей-инвалидов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B71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039 2 02 35460 02 0000 150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3F7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625872623,33</w:t>
            </w:r>
          </w:p>
        </w:tc>
      </w:tr>
      <w:tr w:rsidR="00193747" w:rsidRPr="009906C4" w14:paraId="7268F28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C80D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6DB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005 2 02 35900 02 0000 150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3DE0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209615615,57</w:t>
            </w:r>
          </w:p>
        </w:tc>
      </w:tr>
      <w:tr w:rsidR="00193747" w:rsidRPr="009906C4" w14:paraId="33A29A0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E06C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6EE5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000 2 02 40000 00 0000 150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3391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5533524299,27</w:t>
            </w:r>
          </w:p>
        </w:tc>
      </w:tr>
      <w:tr w:rsidR="00193747" w:rsidRPr="009906C4" w14:paraId="0BF43E0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CA50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на обеспечение выплат ежемесячного денежного вознаграждения советникам директоров по воспитанию и взаимодействию с детскими обществе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объединениями государственных общеобразовательных организаций,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фессиональных образовательных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заций субъектов Российской Федерации, города Байконура и федеральной террит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рии «Сириус», муниципальных общеобр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зовательных организаций и професси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образовательных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3381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9B6F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097F2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5F5B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F3F516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B23870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CFF42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7A13C6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962C3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2BA8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8F98F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0BDF4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781D20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A624C1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80D5B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000 2 02 45050 00 0000 150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58A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6123A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CA2D76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E2D5F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DC14B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B6E32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9DC01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DE67F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A46C7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85959C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6D6CC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6428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2747E4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A1CD6C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F67CB6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67280936,66</w:t>
            </w:r>
          </w:p>
        </w:tc>
      </w:tr>
      <w:tr w:rsidR="00193747" w:rsidRPr="009906C4" w14:paraId="0CA67A0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BC70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обеспечение выплат ежем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сячного денежного вознаграждения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ветникам директоров по воспитанию и взаимодействию с детскими обществе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объединениями государственных общеобразовательных организаций,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фессиональных образовательных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заций субъектов Российской Федерации, города Байконура и федеральной террит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рии «Сириус», муниципальных общеобр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зовательных организаций и професси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образовательных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EBA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018 2 02 45050 02 0000 150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D1B2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67280936,66</w:t>
            </w:r>
          </w:p>
        </w:tc>
      </w:tr>
      <w:tr w:rsidR="00193747" w:rsidRPr="009906C4" w14:paraId="49F3862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815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обеспечение деятельности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путатов Государственной Думы и их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мощников в избирательных округах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5753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002 2 02 45141 02 0000 150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EA8E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28127704,17</w:t>
            </w:r>
          </w:p>
        </w:tc>
      </w:tr>
      <w:tr w:rsidR="00193747" w:rsidRPr="009906C4" w14:paraId="4637D84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824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обеспечение деятельности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наторов Российской Федерации и их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мощников в субъектах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A34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000 2 02 45142 02 0000 150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70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4570737,15</w:t>
            </w:r>
          </w:p>
        </w:tc>
      </w:tr>
      <w:tr w:rsidR="00193747" w:rsidRPr="009906C4" w14:paraId="3A9A5D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1F5F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обеспечение деятельности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наторов Российской Федерации и их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мощников в субъектах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5BF1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001 2 02 45142 02 0000 150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10F0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3847631,09</w:t>
            </w:r>
          </w:p>
        </w:tc>
      </w:tr>
      <w:tr w:rsidR="00193747" w:rsidRPr="009906C4" w14:paraId="057B23A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F0F4A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обеспечение деятельности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наторов Российской Федерации и их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мощников в субъектах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A6AEB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002 2 02 45142 02 0000 150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47578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723106,06</w:t>
            </w:r>
          </w:p>
        </w:tc>
      </w:tr>
      <w:tr w:rsidR="00193747" w:rsidRPr="009906C4" w14:paraId="1932242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2C9AD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на реализацию отдельных полномочий в области лекарственного обеспечения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FEB28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000 2 02 45161 00 0000 150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D3A4C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137175529,41</w:t>
            </w:r>
          </w:p>
        </w:tc>
      </w:tr>
      <w:tr w:rsidR="00193747" w:rsidRPr="009906C4" w14:paraId="278929B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14B34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реализацию отдельных 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номочий в области лекарственного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ED75E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039 2 02 45161 02 0000 150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903F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137175529,41</w:t>
            </w:r>
          </w:p>
        </w:tc>
      </w:tr>
      <w:tr w:rsidR="00193747" w:rsidRPr="009906C4" w14:paraId="5DD65C1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314C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1A77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042 2 02 45252 02 0000 150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2FD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740128,00</w:t>
            </w:r>
          </w:p>
        </w:tc>
      </w:tr>
      <w:tr w:rsidR="00193747" w:rsidRPr="009906C4" w14:paraId="5285FD2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7FC6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на ежемесячное денежное вознаграждение за классное руководство педагогическим работникам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ственных и муниципальных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организаций, реализующих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зовательные программы начального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щего образования, образовательные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9F22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000 2 02 45303 00 0000 150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B7EA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1634450081,10</w:t>
            </w:r>
          </w:p>
        </w:tc>
      </w:tr>
      <w:tr w:rsidR="00193747" w:rsidRPr="009906C4" w14:paraId="6A961EC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E3F2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ежемесячное денежное возн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граждение за классное руководство пед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гогическим работникам государственных и муниципальных образовательных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низаций, реализующих образовательные программы начального общего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ния, образовательные программы осно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общего образования, образовател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программы среднего общего образ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A720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018 2 02 45303 02 0000 150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601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1634450081,10</w:t>
            </w:r>
          </w:p>
        </w:tc>
      </w:tr>
      <w:tr w:rsidR="00193747" w:rsidRPr="009906C4" w14:paraId="46B2BFF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54B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низаций субъектов Российской Федерации и города Байконура, муниципальных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можностями здоровья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8DE1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000 2 02 45363 00 0000 150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C353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135824277,58</w:t>
            </w:r>
          </w:p>
        </w:tc>
      </w:tr>
      <w:tr w:rsidR="00193747" w:rsidRPr="009906C4" w14:paraId="451110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C6FE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дерации на ежемесячное денежное возн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граждение за классное руководство (кур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торство) педагогическим работникам го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ударственных образовательных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 субъектов Российской Федерации и города Байконура, муниципальных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можностями здоровья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CE73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79E6EE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411C33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7C49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31FE9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A4E479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81E4A0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09A51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60E201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F204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DB3A12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F3A6A0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F034B7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C73E1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496967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018 2 02 45363 02 0000 150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84BF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274E0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1E9095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418C5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557A04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DAC9F6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26D1E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F34D87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6064A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2015EC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9F21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8DE10C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A364FD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0A2227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710A83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135824277,58</w:t>
            </w:r>
          </w:p>
        </w:tc>
      </w:tr>
      <w:tr w:rsidR="00193747" w:rsidRPr="009906C4" w14:paraId="1A86A4A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0216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на осуществление мед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цинской деятельности, связанной с доно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ством органов человека в целях тран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плантации (пересадки)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D62C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000 2 02 45476 00 0000 150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32C4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1462700,00</w:t>
            </w:r>
          </w:p>
        </w:tc>
      </w:tr>
      <w:tr w:rsidR="00193747" w:rsidRPr="009906C4" w14:paraId="74F0AFC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7034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6145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039 2 02 45476 02 0000 150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600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1462700,00</w:t>
            </w:r>
          </w:p>
        </w:tc>
      </w:tr>
      <w:tr w:rsidR="00193747" w:rsidRPr="009906C4" w14:paraId="1ADB334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38C4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бюджетам, за счет средств резервного фонда Правительства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961B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000 2 02 49001 00 0000 150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6DF8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297610000,00</w:t>
            </w:r>
          </w:p>
        </w:tc>
      </w:tr>
      <w:tr w:rsidR="00193747" w:rsidRPr="009906C4" w14:paraId="556B79B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A61A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185C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000 2 02 49001 02 0000 150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721E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297610000,00</w:t>
            </w:r>
          </w:p>
        </w:tc>
      </w:tr>
      <w:tr w:rsidR="00193747" w:rsidRPr="009906C4" w14:paraId="6D5760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A796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FC57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039 2 02 49001 02 0000 150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78C1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61300,00</w:t>
            </w:r>
          </w:p>
        </w:tc>
      </w:tr>
      <w:tr w:rsidR="00193747" w:rsidRPr="009906C4" w14:paraId="6F8EC3B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EFC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Межбюджетные трансферты, передава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мые бюджетам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дерации,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789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042 2 02 49001 02 0000 150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CC2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297548700,00</w:t>
            </w:r>
          </w:p>
        </w:tc>
      </w:tr>
      <w:tr w:rsidR="00193747" w:rsidRPr="009906C4" w14:paraId="2531040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6C6C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межбюджетные трансферты,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редаваемые бюджетам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499D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000 2 02 49999 00 0000 150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E5C8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3226282205,20</w:t>
            </w:r>
          </w:p>
        </w:tc>
      </w:tr>
      <w:tr w:rsidR="00193747" w:rsidRPr="009906C4" w14:paraId="0D88B4F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38D7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межбюджетные трансферты,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редаваемые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674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000 2 02 49999 02 0000 150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292D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3226282205,20</w:t>
            </w:r>
          </w:p>
        </w:tc>
      </w:tr>
      <w:tr w:rsidR="00193747" w:rsidRPr="009906C4" w14:paraId="75E764C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29C8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межбюджетные трансферты,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редаваемые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ACC9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027 2 02 49999 02 0000 150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8956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2853005338,04</w:t>
            </w:r>
          </w:p>
        </w:tc>
      </w:tr>
      <w:tr w:rsidR="00193747" w:rsidRPr="009906C4" w14:paraId="225B86C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13AF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межбюджетные трансферты,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редаваемые бюджетам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11E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039 2 02 49999 02 0000 150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37B3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373276867,16</w:t>
            </w:r>
          </w:p>
        </w:tc>
      </w:tr>
      <w:tr w:rsidR="00193747" w:rsidRPr="009906C4" w14:paraId="7EA6CDB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EACB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БЕЗВОЗМЕЗДНЫЕ ПОСТУПЛЕНИЯ ОТ ГОСУДАРСТВЕННЫХ (МУН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ЦИПАЛЬНЫХ) ОРГАНИЗАЦИЙ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44D8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000 2 03 00000 00 0000 000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E3F1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704656573,62</w:t>
            </w:r>
          </w:p>
        </w:tc>
      </w:tr>
      <w:tr w:rsidR="00193747" w:rsidRPr="009906C4" w14:paraId="38EEDB5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EAB1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Безвозмездные поступления от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ственных (муниципальных) организаций в бюджеты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6617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000 2 03 02000 02 0000 150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B57F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704656573,62</w:t>
            </w:r>
          </w:p>
        </w:tc>
      </w:tr>
      <w:tr w:rsidR="00193747" w:rsidRPr="009906C4" w14:paraId="14FFED8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1A93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Безвозмездные поступления в бюджеты субъектов Российской Федерации от пу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лично-правовой компании «Фонд разв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тия территорий» на обеспечение меропр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ятий по переселению граждан из авари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жилищного фонда, в том числе пер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селению граждан из аварийного жили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фонда с учетом необходимости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вития малоэтажного жилищного стро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5928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1F3F07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5C8C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775968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1BAD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1CE864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B02858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ACA1C5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ADC5D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38C99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027 2 03 02040 02 0000 150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D9A6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FDEF1B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6EBA4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0F536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C0012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9DA4D4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6D32DA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E8B34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D696A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029F74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704563109,51</w:t>
            </w:r>
          </w:p>
        </w:tc>
      </w:tr>
      <w:tr w:rsidR="00193747" w:rsidRPr="009906C4" w14:paraId="034D11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9322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безвозмездные поступления от государственных (муниципальных)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низаций в бюджеты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7077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042 2 03 02099 02 0000 150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765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93464,11</w:t>
            </w:r>
          </w:p>
        </w:tc>
      </w:tr>
      <w:tr w:rsidR="00193747" w:rsidRPr="009906C4" w14:paraId="142FC61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2521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БЕЗВОЗМЕЗДНЫЕ ПОСТУПЛЕНИЯ ОТ НЕГОСУДАРСТВЕННЫХ ОРГ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НИЗАЦИЙ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458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000 2 04 00000 00 0000 000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8D2E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187584463,97</w:t>
            </w:r>
          </w:p>
        </w:tc>
      </w:tr>
      <w:tr w:rsidR="00193747" w:rsidRPr="009906C4" w14:paraId="1BF7577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FB9A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Безвозмездные поступления от негосуда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ственных организаций в бюджеты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1E5D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000 2 04 02000 02 0000 150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BC0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187584463,97</w:t>
            </w:r>
          </w:p>
        </w:tc>
      </w:tr>
      <w:tr w:rsidR="00193747" w:rsidRPr="009906C4" w14:paraId="4B103F9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E3F62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Предоставление негосударственными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ганизациями грантов для получателей средств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81D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028 2 04 02010 02 0000 150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31D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32769347,62</w:t>
            </w:r>
          </w:p>
        </w:tc>
      </w:tr>
      <w:tr w:rsidR="00193747" w:rsidRPr="009906C4" w14:paraId="457DA62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DDD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Поступления от денежных пожертвов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ний, предоставляемых негосударственн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ми организациями получателям средств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363F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042 2 04 02020 02 0000 150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EDE2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53876521,45</w:t>
            </w:r>
          </w:p>
        </w:tc>
      </w:tr>
      <w:tr w:rsidR="00193747" w:rsidRPr="009906C4" w14:paraId="7C9F7A8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C2F8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78C6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000 2 04 02099 02 0000 150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2472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100938594,90</w:t>
            </w:r>
          </w:p>
        </w:tc>
      </w:tr>
      <w:tr w:rsidR="00193747" w:rsidRPr="009906C4" w14:paraId="6F4FBC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B859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022A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041 2 04 02099 02 0000 150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E61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98807665,18</w:t>
            </w:r>
          </w:p>
        </w:tc>
      </w:tr>
      <w:tr w:rsidR="00193747" w:rsidRPr="009906C4" w14:paraId="183430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77CA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безвозмездные поступления от негосударственных организаций в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ты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5489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042 2 04 02099 02 0000 150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DA3D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2130929,72</w:t>
            </w:r>
          </w:p>
        </w:tc>
      </w:tr>
      <w:tr w:rsidR="00193747" w:rsidRPr="009906C4" w14:paraId="32B06EF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8EE7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ПРОЧИЕ БЕЗВОЗМЕЗДНЫЕ П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СТУПЛЕНИЯ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1F77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000 2 07 00000 00 0000 000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F8A1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3639394,00</w:t>
            </w:r>
          </w:p>
        </w:tc>
      </w:tr>
      <w:tr w:rsidR="00193747" w:rsidRPr="009906C4" w14:paraId="45D3F8B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EBE5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Прочие безвозмездные поступления в бюджеты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8248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000 2 07 02000 02 0000 150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E5F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3639394,00</w:t>
            </w:r>
          </w:p>
        </w:tc>
      </w:tr>
      <w:tr w:rsidR="00193747" w:rsidRPr="009906C4" w14:paraId="3E06BE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85F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Поступления от денежных пожертвов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ний, предоставляемых физическими 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цами получателям средств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94DD0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042 2 07 02020 02 0000 150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0F57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3639394,00</w:t>
            </w:r>
          </w:p>
        </w:tc>
      </w:tr>
      <w:tr w:rsidR="00193747" w:rsidRPr="009906C4" w14:paraId="2C4ACF5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0C1B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ДОХОДЫ БЮДЖЕТОВ БЮДЖЕ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НОЙ СИСТЕМЫ РОССИЙСКОЙ Ф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ДЕРАЦИИ ОТ ВОЗВРАТА ОСТАТКОВ СУБСИДИЙ, СУБВЕНЦИЙ И ИНЫХ МЕЖБЮДЖЕТНЫХ ТРАНСФЕРТОВ, ИМЕЮЩИХ ЦЕЛЕВОЕ НАЗНАЧ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НИЕ,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510A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000 2 18 00000 00 0000 000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BC7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421331282,90</w:t>
            </w:r>
          </w:p>
        </w:tc>
      </w:tr>
      <w:tr w:rsidR="00193747" w:rsidRPr="009906C4" w14:paraId="3274D95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1E13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бюджетной системы Российской Федерации от возврата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жетами бюджетной системы Российской Федерации остатков субсидий, субвенций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947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69AA2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559808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A4044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44AD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5BBFB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7A60CB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43FAE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2FDC2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000 2 18 00000 00 0000 150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D8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D54BB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4C6E3A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D1869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C99889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91A55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24E52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1B4A5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A2FAFB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421331282,90</w:t>
            </w:r>
          </w:p>
        </w:tc>
      </w:tr>
      <w:tr w:rsidR="00193747" w:rsidRPr="009906C4" w14:paraId="5869B8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F07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бюджетами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сидий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2B84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000 2 18 00000 02 0000 150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38A3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421331282,90</w:t>
            </w:r>
          </w:p>
        </w:tc>
      </w:tr>
      <w:tr w:rsidR="00193747" w:rsidRPr="009906C4" w14:paraId="3C6980D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D5DE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8E14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000 2 18 02000 02 0000 150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64F3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299299545,50</w:t>
            </w:r>
          </w:p>
        </w:tc>
      </w:tr>
      <w:tr w:rsidR="00193747" w:rsidRPr="009906C4" w14:paraId="686F08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818B9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593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000 2 18 02010 02 0000 150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F09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207238532,33</w:t>
            </w:r>
          </w:p>
        </w:tc>
      </w:tr>
      <w:tr w:rsidR="00193747" w:rsidRPr="009906C4" w14:paraId="328C880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6FC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B9E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002 2 18 02010 02 0020 150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4EB8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9638423,26</w:t>
            </w:r>
          </w:p>
        </w:tc>
      </w:tr>
      <w:tr w:rsidR="00193747" w:rsidRPr="009906C4" w14:paraId="7BE1268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BB3F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4A7E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A559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2824460,00</w:t>
            </w:r>
          </w:p>
        </w:tc>
      </w:tr>
      <w:tr w:rsidR="00193747" w:rsidRPr="009906C4" w14:paraId="01F6A48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2F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4CC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FD717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13061284,67</w:t>
            </w:r>
          </w:p>
        </w:tc>
      </w:tr>
      <w:tr w:rsidR="00193747" w:rsidRPr="009906C4" w14:paraId="1DD965E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338D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79F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8AF4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271700,68</w:t>
            </w:r>
          </w:p>
        </w:tc>
      </w:tr>
      <w:tr w:rsidR="00193747" w:rsidRPr="009906C4" w14:paraId="63C5C31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156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DCD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20F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696618,09</w:t>
            </w:r>
          </w:p>
        </w:tc>
      </w:tr>
      <w:tr w:rsidR="00193747" w:rsidRPr="009906C4" w14:paraId="57EE1D2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995E1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7BABF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3FB58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3657669,63</w:t>
            </w:r>
          </w:p>
        </w:tc>
      </w:tr>
      <w:tr w:rsidR="00193747" w:rsidRPr="009906C4" w14:paraId="1E35898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17E97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258BF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031 2 18 02010 02 0020 150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74D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50300,00</w:t>
            </w:r>
          </w:p>
        </w:tc>
      </w:tr>
      <w:tr w:rsidR="00193747" w:rsidRPr="009906C4" w14:paraId="6DDAEB3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A202B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0CB77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A76C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175153697,20</w:t>
            </w:r>
          </w:p>
        </w:tc>
      </w:tr>
      <w:tr w:rsidR="00193747" w:rsidRPr="009906C4" w14:paraId="2E11E5B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E3E54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бюджетными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9C98C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042 2 18 02010 02 0020 150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E01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1884378,80</w:t>
            </w:r>
          </w:p>
        </w:tc>
      </w:tr>
      <w:tr w:rsidR="00193747" w:rsidRPr="009906C4" w14:paraId="79C6710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6426B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EF1C4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000 2 18 02020 02 0000 150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DBF7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53723688,53</w:t>
            </w:r>
          </w:p>
        </w:tc>
      </w:tr>
      <w:tr w:rsidR="00193747" w:rsidRPr="009906C4" w14:paraId="6975CB4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C42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D020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A421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258,06</w:t>
            </w:r>
          </w:p>
        </w:tc>
      </w:tr>
      <w:tr w:rsidR="00193747" w:rsidRPr="009906C4" w14:paraId="68FE065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591E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C377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7DE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11327013,70</w:t>
            </w:r>
          </w:p>
        </w:tc>
      </w:tr>
      <w:tr w:rsidR="00193747" w:rsidRPr="009906C4" w14:paraId="6EEBD54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470AB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7385D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193B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182344,84</w:t>
            </w:r>
          </w:p>
        </w:tc>
      </w:tr>
      <w:tr w:rsidR="00193747" w:rsidRPr="009906C4" w14:paraId="3576C9B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2C94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полнение государственного задания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1A9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037 2 18 02020 02 0010 150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2557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20269878,52</w:t>
            </w:r>
          </w:p>
        </w:tc>
      </w:tr>
      <w:tr w:rsidR="00193747" w:rsidRPr="009906C4" w14:paraId="32D41A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576E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04F3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037 2 18 02020 02 0020 150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AF6A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4800000,00</w:t>
            </w:r>
          </w:p>
        </w:tc>
      </w:tr>
      <w:tr w:rsidR="00193747" w:rsidRPr="009906C4" w14:paraId="2CE0CA7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E6B6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B037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0DD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15763008,40</w:t>
            </w:r>
          </w:p>
        </w:tc>
      </w:tr>
      <w:tr w:rsidR="00193747" w:rsidRPr="009906C4" w14:paraId="131DE23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3A13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автономными учреждениями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C124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042 2 18 02020 02 0020 150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6AF4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1381185,01</w:t>
            </w:r>
          </w:p>
        </w:tc>
      </w:tr>
      <w:tr w:rsidR="00193747" w:rsidRPr="009906C4" w14:paraId="51E1838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C727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субсидий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0C75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000 2 18 02030 02 0000 150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AC7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38337324,64</w:t>
            </w:r>
          </w:p>
        </w:tc>
      </w:tr>
      <w:tr w:rsidR="00193747" w:rsidRPr="009906C4" w14:paraId="40BE45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0EA7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иных субсидий, 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ставленных в соответствии со статьями 78, 78.1, 78.2, 79 Бюджетного кодекса Российской Федерации,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028E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007 2 18 02030 02 0030 150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D226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29164913,75</w:t>
            </w:r>
          </w:p>
        </w:tc>
      </w:tr>
      <w:tr w:rsidR="00193747" w:rsidRPr="009906C4" w14:paraId="74D029F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70B52C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иных субсидий, 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ставленных в соответствии со статьями 78, 78.1, 78.2, 79 Бюджетного кодекса Российской Федерации,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3536B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011 2 18 02030 02 0030 150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40211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2550333,81</w:t>
            </w:r>
          </w:p>
        </w:tc>
      </w:tr>
      <w:tr w:rsidR="00193747" w:rsidRPr="009906C4" w14:paraId="7D793BD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759EC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иных субсидий, 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ставленных в соответствии со статьями 78, 78.1, 78.2, 79 Бюджетного кодекса Российской Федерации,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1A78B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019 2 18 02030 02 0030 150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58699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1000354,64</w:t>
            </w:r>
          </w:p>
        </w:tc>
      </w:tr>
      <w:tr w:rsidR="00193747" w:rsidRPr="009906C4" w14:paraId="661137A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AE53B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8DA2E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026 2 18 02030 02 0020 150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6F712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516,50</w:t>
            </w:r>
          </w:p>
        </w:tc>
      </w:tr>
      <w:tr w:rsidR="00193747" w:rsidRPr="009906C4" w14:paraId="2CD6F0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0811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457F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027 2 18 02030 02 0020 150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09D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4195678,48</w:t>
            </w:r>
          </w:p>
        </w:tc>
      </w:tr>
      <w:tr w:rsidR="00193747" w:rsidRPr="009906C4" w14:paraId="65E0ED0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1637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иных субсидий, пред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ставленных в соответствии со статьями 78, 78.1, 78.2, 79 Бюджетного кодекса Российской Федерации,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13BC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028 2 18 02030 02 0030 150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F59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645860,64</w:t>
            </w:r>
          </w:p>
        </w:tc>
      </w:tr>
      <w:tr w:rsidR="00193747" w:rsidRPr="009906C4" w14:paraId="1CDD51E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2574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иными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циями остатков субсидий на иные цели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AEC9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042 2 18 02030 02 0020 150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29C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779666,82</w:t>
            </w:r>
          </w:p>
        </w:tc>
      </w:tr>
      <w:tr w:rsidR="00193747" w:rsidRPr="009906C4" w14:paraId="6D7A945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BBBB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сокращение доли загрязненных сто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вод из бюджетов муниципальных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7F0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027 2 18 25013 02 0000 150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B71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107053,99</w:t>
            </w:r>
          </w:p>
        </w:tc>
      </w:tr>
      <w:tr w:rsidR="00193747" w:rsidRPr="009906C4" w14:paraId="13647CD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9F8B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стимулирование программ развития жилищного строительства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 из бюджетов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865C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027 2 18 25021 02 0000 150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FAC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18733109,46</w:t>
            </w:r>
          </w:p>
        </w:tc>
      </w:tr>
      <w:tr w:rsidR="00193747" w:rsidRPr="009906C4" w14:paraId="67A6FD5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5AC2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оснащение объектов спортивной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фраструктуры спортивно-технологическим оборудованием из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943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026 2 18 25228 02 0000 150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D69F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37536,00</w:t>
            </w:r>
          </w:p>
        </w:tc>
      </w:tr>
      <w:tr w:rsidR="00193747" w:rsidRPr="009906C4" w14:paraId="6CFB421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135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создание дополнительных мест для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тей в возрасте от 1,5 до 3 лет в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организациях, осуществляющих образовательную деятельность по образ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вательным программам дошкольного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разования,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8672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018 2 18 25232 02 0000 150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A6A4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1407355,06</w:t>
            </w:r>
          </w:p>
        </w:tc>
      </w:tr>
      <w:tr w:rsidR="00193747" w:rsidRPr="009906C4" w14:paraId="719C9C4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242B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строительство и реконструкцию (м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дернизацию) объектов питьевого вод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снабжения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65D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027 2 18 25243 02 0000 150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528D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2764300,00</w:t>
            </w:r>
          </w:p>
        </w:tc>
      </w:tr>
      <w:tr w:rsidR="00193747" w:rsidRPr="009906C4" w14:paraId="082A911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3C69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организацию бесплатного горячего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тания обучающихся, получающих начал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ное общее образование в государственных и муниципальных образовательных орг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низациях,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5E89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37E37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61ED99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8E9C5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10CD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996AFC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4E2598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A909F8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943D2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018 2 18 25304 02 0000 150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F4E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6D8A95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E55E8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A6908E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889E2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62721A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427FA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026D7F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3728F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6310623,11</w:t>
            </w:r>
          </w:p>
        </w:tc>
      </w:tr>
      <w:tr w:rsidR="00193747" w:rsidRPr="009906C4" w14:paraId="7F0E166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C527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приведение в нормативное состояние автомобильных дорог и искусственных дорожных сооружений из бюджетов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5049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079 2 18 25394 02 0000 150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DC86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28171,20</w:t>
            </w:r>
          </w:p>
        </w:tc>
      </w:tr>
      <w:tr w:rsidR="00193747" w:rsidRPr="009906C4" w14:paraId="393BD4B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F029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Доходы бюджетов субъектов Российской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Федерации от возврата остатков субсидий в целях обеспечения реализации инфр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структурных проектов, направленных на комплексное развитие городского назе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электрического транспорта и авт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мобильного транспорта общего пользов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ния, выполнение работ по освещению и благоустройству территорий, а также на закупку автобусов, приводимых в движ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электрической энергией от батареи, заряжаемой от внешнего источника (эле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тробусов), и объектов зарядной инфр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структуры для них из бюджетов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2BD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078 2 18 25401 02 0000 150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9303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103968,00</w:t>
            </w:r>
          </w:p>
        </w:tc>
      </w:tr>
      <w:tr w:rsidR="00193747" w:rsidRPr="009906C4" w14:paraId="74BF27E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B905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D7E7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019 2 18 25467 02 0000 150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8CC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4543,38</w:t>
            </w:r>
          </w:p>
        </w:tc>
      </w:tr>
      <w:tr w:rsidR="00193747" w:rsidRPr="009906C4" w14:paraId="2ABD72E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BE7C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реализацию мероприятий по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нию жильем молодых семей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84D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027 2 18 25497 02 0000 150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6CA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390467,46</w:t>
            </w:r>
          </w:p>
        </w:tc>
      </w:tr>
      <w:tr w:rsidR="00193747" w:rsidRPr="009906C4" w14:paraId="5C9E61E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D0BFD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развитие сети учреждений культурно-досугового типа из бюджетов муниц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1B21D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019 2 18 25513 02 0000 150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4AEE2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2365904,71</w:t>
            </w:r>
          </w:p>
        </w:tc>
      </w:tr>
      <w:tr w:rsidR="00193747" w:rsidRPr="009906C4" w14:paraId="036C6AB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E7C56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C989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027 2 18 25555 02 0000 150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43B8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23962,69</w:t>
            </w:r>
          </w:p>
        </w:tc>
      </w:tr>
      <w:tr w:rsidR="00193747" w:rsidRPr="009906C4" w14:paraId="026D8C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6724D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субсидий на реконструкцию и капитальный ремонт региональных и муниципальных музеев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BD7EE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019 2 18 25597 02 0000 150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784C7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492595,73</w:t>
            </w:r>
          </w:p>
        </w:tc>
      </w:tr>
      <w:tr w:rsidR="00193747" w:rsidRPr="009906C4" w14:paraId="30B6EEB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10C0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 на выплату ежемесячного пособия в связи с рождением и воспитанием ребенка из бюджета Фонда пенсионного и соц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ального страхования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7985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042 2 18 33146 02 0000 150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9DF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1566568,86</w:t>
            </w:r>
          </w:p>
        </w:tc>
      </w:tr>
      <w:tr w:rsidR="00193747" w:rsidRPr="009906C4" w14:paraId="0920312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06C8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субве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ций на ежемесячное денежное вознагра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дение за классное руководство педагог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ческим работникам государственных и муниципальных образовательных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заций, реализующих образовательные программы начального общего 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ния, образовательные программы осно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ного общего образования, образовател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ные программы среднего общего образ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вания, из бюджетов муниципальных обр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0113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018 2 18 35303 02 0000 150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6DC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11242,11</w:t>
            </w:r>
          </w:p>
        </w:tc>
      </w:tr>
      <w:tr w:rsidR="00193747" w:rsidRPr="009906C4" w14:paraId="0AFCCDF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097D8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остатков иных межбюджетных трансфертов на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выплат ежемесячного денежного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награждения советникам директоров по воспитанию и взаимодействию с детскими общественными объединениями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ственных общеобразовательных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заций, профессиональных образовател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ганизаций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27DC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018 2 18 45050 02 0000 150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F7F2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157472,13</w:t>
            </w:r>
          </w:p>
        </w:tc>
      </w:tr>
      <w:tr w:rsidR="00193747" w:rsidRPr="009906C4" w14:paraId="239942D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5257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иных межбюджетных трансфертов на провед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мероприятий по обеспечению де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тельности советников директора по во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питанию и взаимодействию с детскими общественными объединениями в общ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образовательных организациях из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FF5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018 2 18 45179 02 0000 150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1FCB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7612,76</w:t>
            </w:r>
          </w:p>
        </w:tc>
      </w:tr>
      <w:tr w:rsidR="00193747" w:rsidRPr="009906C4" w14:paraId="33A69DE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6E33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иных межбюджетных трансфертов на 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вое обеспечение дорожной деятельности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7810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079 2 18 45393 02 0000 150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DF7C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2100261,56</w:t>
            </w:r>
          </w:p>
        </w:tc>
      </w:tr>
      <w:tr w:rsidR="00193747" w:rsidRPr="009906C4" w14:paraId="14DE547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3707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иных межбюджетных трансфертов на создание комфортной городской среды в малых городах и исторических поселениях -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бедителях Всероссийского конкурса лу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ших проектов создания комфортной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родской среды из бюджетов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7A1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D9FB88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376CE8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DE40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C4FDE9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1B89E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E85E8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23F61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47DCBC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027 2 18 45424 02 0000 150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EC81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14EF97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DC42AD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9AD06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DD968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90FD8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D5BE21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8FE4EE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F268C3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271937,67</w:t>
            </w:r>
          </w:p>
        </w:tc>
      </w:tr>
      <w:tr w:rsidR="00193747" w:rsidRPr="009906C4" w14:paraId="705F1D2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BAA2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прочих остатков субсидий, субвенций и иных межбюдже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A9DB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000 2 18 60010 02 0000 150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344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85147051,52</w:t>
            </w:r>
          </w:p>
        </w:tc>
      </w:tr>
      <w:tr w:rsidR="00193747" w:rsidRPr="009906C4" w14:paraId="497A42B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E0BB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4BF0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5A6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5388440,31</w:t>
            </w:r>
          </w:p>
        </w:tc>
      </w:tr>
      <w:tr w:rsidR="00193747" w:rsidRPr="009906C4" w14:paraId="281047F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D6F7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Доходы бюджетов субъектов Российской Федерации от возврата остатков целевых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B23E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015 2 18 60010 02 0001 150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CCA0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1482398,00</w:t>
            </w:r>
          </w:p>
        </w:tc>
      </w:tr>
      <w:tr w:rsidR="00193747" w:rsidRPr="009906C4" w14:paraId="3943745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5902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7A4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CD92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996435,74</w:t>
            </w:r>
          </w:p>
        </w:tc>
      </w:tr>
      <w:tr w:rsidR="00193747" w:rsidRPr="009906C4" w14:paraId="2A95DA7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3699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708A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017 2 18 60010 02 0001 150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46C2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591225,29</w:t>
            </w:r>
          </w:p>
        </w:tc>
      </w:tr>
      <w:tr w:rsidR="00193747" w:rsidRPr="009906C4" w14:paraId="66C2D90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A562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7F0F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ACB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13006847,48</w:t>
            </w:r>
          </w:p>
        </w:tc>
      </w:tr>
      <w:tr w:rsidR="00193747" w:rsidRPr="009906C4" w14:paraId="5D22DA7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C8E4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AFE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404A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139950,14</w:t>
            </w:r>
          </w:p>
        </w:tc>
      </w:tr>
      <w:tr w:rsidR="00193747" w:rsidRPr="009906C4" w14:paraId="72312C1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3439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411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46F17D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F226D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8C7CAA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3B5973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772E8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F412CE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3E89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DDFBB4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B218B3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E745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36F99D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B6E425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FF4175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60738197,26</w:t>
            </w:r>
          </w:p>
        </w:tc>
      </w:tr>
      <w:tr w:rsidR="00193747" w:rsidRPr="009906C4" w14:paraId="1B03B6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652D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публично-правовой компании «Фонд развития те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риторий»,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5CB9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027 2 18 60010 02 0002 150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F470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1500642,92</w:t>
            </w:r>
          </w:p>
        </w:tc>
      </w:tr>
      <w:tr w:rsidR="00193747" w:rsidRPr="009906C4" w14:paraId="590FE10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7FD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федерал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ного бюджета, из бюджетов муниципал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ных образований (данный код дохода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пользуется при условии отсутствия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ходных обязательств по предоставлению целевых межбюджетных трансфертов в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текущем финансовом году)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8B3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027 2 18 60010 02 0004 150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B84B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270414,71</w:t>
            </w:r>
          </w:p>
        </w:tc>
      </w:tr>
      <w:tr w:rsidR="00193747" w:rsidRPr="009906C4" w14:paraId="3569C5A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EDB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437F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4825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21242,72</w:t>
            </w:r>
          </w:p>
        </w:tc>
      </w:tr>
      <w:tr w:rsidR="00193747" w:rsidRPr="009906C4" w14:paraId="3DBEE62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0ADC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671E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078 2 18 60010 02 0001 150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6D360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646445,91</w:t>
            </w:r>
          </w:p>
        </w:tc>
      </w:tr>
      <w:tr w:rsidR="00193747" w:rsidRPr="009906C4" w14:paraId="674BB13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0AC8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Доходы бюджетов субъектов Российской Федерации от возврата остатков целевых межбюджетных трансфертов прошлых лет, финансовое обеспечение которых осуществлялось за счет средств областн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бюджета, из бюджетов муниципальных образований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6A3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501 2 18 60010 02 0001 150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D3A1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364811,04</w:t>
            </w:r>
          </w:p>
        </w:tc>
      </w:tr>
      <w:tr w:rsidR="00193747" w:rsidRPr="009906C4" w14:paraId="183024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DB8CA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ВОЗВРАТ ОСТАТКОВ СУБСИДИЙ, СУБВЕНЦИЙ И ИНЫХ МЕЖБЮ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ЖЕТНЫХ ТРАНСФЕРТОВ, ИМЕ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ЩИХ ЦЕЛЕВОЕ НАЗНАЧЕНИЕ, ПРОШЛЫХ ЛЕТ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F1F6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  <w:t xml:space="preserve"> 000 2 19 00000 00 0000 000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3C81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  <w:t>-305285822,35</w:t>
            </w:r>
          </w:p>
        </w:tc>
      </w:tr>
      <w:tr w:rsidR="00193747" w:rsidRPr="009906C4" w14:paraId="12B60D0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A80F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ющих целевое назначение, прошлых лет из бюджетов субъектов Российской Фед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1560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000 2 19 00000 02 0000 150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EE2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b/>
                <w:bCs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-305285822,35</w:t>
            </w:r>
          </w:p>
        </w:tc>
      </w:tr>
      <w:tr w:rsidR="00193747" w:rsidRPr="009906C4" w14:paraId="7431081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F465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субсидии бюджету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ратовской области на реализацию мер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приятий по благоустройству дворовых территорий в г. Саратове и г. Энгельсе Саратовской области за счет средств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зервного фонда Правительства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 из бюджета субъекта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9A42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F7A9F3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E3AEC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5873DD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05BC64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BD290F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0F771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459A69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027 2 19 24597 02 0000 150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9EAB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A8F51B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73EB97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C5DD7D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72ECD4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867CE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7728EC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0DC082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-267710,56</w:t>
            </w:r>
          </w:p>
        </w:tc>
      </w:tr>
      <w:tr w:rsidR="00193747" w:rsidRPr="009906C4" w14:paraId="680A46C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16C3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сокращение доли загрязненных сточных вод из бю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099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027 2 19 25013 02 0000 150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9B2B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-104912,91</w:t>
            </w:r>
          </w:p>
        </w:tc>
      </w:tr>
      <w:tr w:rsidR="00193747" w:rsidRPr="009906C4" w14:paraId="5470375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763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стимулир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вание программ развития жилищного строительства субъектов Российской 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дерации из бюджетов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1D1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027 2 19 25021 02 0000 150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6874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-18351336,63</w:t>
            </w:r>
          </w:p>
        </w:tc>
      </w:tr>
      <w:tr w:rsidR="00193747" w:rsidRPr="009906C4" w14:paraId="54BC3DA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7ACD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ежемеся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ную денежную выплату, назначаемую в случае рождения третьего ребенка или последующих детей до достижения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бенком возраста трех лет,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EA2B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042 2 19 25084 02 0000 150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48AC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-398,52</w:t>
            </w:r>
          </w:p>
        </w:tc>
      </w:tr>
      <w:tr w:rsidR="00193747" w:rsidRPr="009906C4" w14:paraId="5F52470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6B95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реализацию мероприятий, предусмотренных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нальной программой переселения, вкл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ченной в Государственную программу по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оказанию содействия добровольному 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реселению в Российскую Федерацию 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отечественников, проживающих за руб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жом,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202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042 2 19 25086 02 0000 150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1CB5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-115707,83</w:t>
            </w:r>
          </w:p>
        </w:tc>
      </w:tr>
      <w:tr w:rsidR="00193747" w:rsidRPr="009906C4" w14:paraId="52E74D7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BDED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Возврат остатков субсидий на реализацию региональных проектов «Создание един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цифрового контура в здравоохранении на основе единой государственной 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формационной системы здравоохранения (ЕГИСЗ)» из бюджетов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19FC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039 2 19 25114 02 0000 150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B40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-62894,07</w:t>
            </w:r>
          </w:p>
        </w:tc>
      </w:tr>
      <w:tr w:rsidR="00193747" w:rsidRPr="009906C4" w14:paraId="0F643FA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A09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единовр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менные компенсационные выплаты мед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цинским работникам (врачам, фельдш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рам, а также акушеркам и медицинским сестрам фельдшерских здравпунктов и фельдшерско-акушерских пунктов, вр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чебных амбулаторий, центров (отделений) общей врачебной практики (семейной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дицины), прибывшим (переехавшим) на работу в сельские населенные пункты, либо рабочие поселки, либо поселки 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родского типа, либо города с населением до 50 тысяч человек, из бюджетов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4192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039 2 19 25138 02 0000 150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56FF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-7379376,67</w:t>
            </w:r>
          </w:p>
        </w:tc>
      </w:tr>
      <w:tr w:rsidR="00193747" w:rsidRPr="009906C4" w14:paraId="35BDD65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BA27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рование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Федерации, возникающих при предоставлении субсидий льготным категориям граждан на покупку и уст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новку газоиспользующего оборудования, проведение работ внутри границ их 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мельных участков в рамках реализации мероприятий по осуществлению подкл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ю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чения (технологического присоединения) газоиспользующего оборудования и об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капитального строительства к газ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распределительным сетям при догазиф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кации, из бюджетов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5A30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60C028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CAF89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6AEE3F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E6C35E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85D8B9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7C1903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7C6CF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11401F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179C937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CD0EB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E0E5D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FDE0102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D981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D45C71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8F3E7E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042 2 19 25157 02 0000 150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3FF8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A3FA96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51A9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2F1EC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61B208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9BBD27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58680B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403CF2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2E141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FC637F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25D9E4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C8DCF5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757929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59EC8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78656D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7BD56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-10524,43</w:t>
            </w:r>
          </w:p>
        </w:tc>
      </w:tr>
      <w:tr w:rsidR="00193747" w:rsidRPr="009906C4" w14:paraId="7FA3862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4794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проведение мероприятий по обеспечению деятельн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 советников директора по воспитанию и взаимодействию с детскими обществе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объединениями в общеобразов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тельных организациях из бюджетов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3DA96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018 2 19 25179 02 0000 150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8C3F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-111334,39</w:t>
            </w:r>
          </w:p>
        </w:tc>
      </w:tr>
      <w:tr w:rsidR="00193747" w:rsidRPr="009906C4" w14:paraId="2976D43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E0CF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оснащение оборудованием региональных сосудистых центров и первичных сосудистых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ний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19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039 2 19 25192 02 0000 150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2E5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-4432233,91</w:t>
            </w:r>
          </w:p>
        </w:tc>
      </w:tr>
      <w:tr w:rsidR="00193747" w:rsidRPr="009906C4" w14:paraId="2EDD146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9488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реализацию мероприятий по предупреждению и бор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бе с социально значимыми инфекцио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ными заболеваниями из бюджетов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F71F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039 2 19 25202 02 0000 150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59F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-694,63</w:t>
            </w:r>
          </w:p>
        </w:tc>
      </w:tr>
      <w:tr w:rsidR="00193747" w:rsidRPr="009906C4" w14:paraId="4F5CD7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496EC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Возврат остатков субсидий на оснащение объектов спортивной инфраструктуры спортивно-технологическим оборудов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нием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EBDF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026 2 19 25228 02 0000 150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A8BA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-36784,72</w:t>
            </w:r>
          </w:p>
        </w:tc>
      </w:tr>
      <w:tr w:rsidR="00193747" w:rsidRPr="009906C4" w14:paraId="121387C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4201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создание дополнительных мест для детей в возрасте от 1,5 до 3 лет в образовательных орган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зациях, осуществляющих образовател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ную деятельность по образовательным программам дошкольного образования,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3A3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018 2 19 25232 02 0000 150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A1EF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-1379207,95</w:t>
            </w:r>
          </w:p>
        </w:tc>
      </w:tr>
      <w:tr w:rsidR="00193747" w:rsidRPr="009906C4" w14:paraId="29110A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DD70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строител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ство и реконструкцию (модернизацию) объектов питьевого водоснабжения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E342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027 2 19 25243 02 0000 150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3A080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-2819665,08</w:t>
            </w:r>
          </w:p>
        </w:tc>
      </w:tr>
      <w:tr w:rsidR="00193747" w:rsidRPr="009906C4" w14:paraId="0AFFE3C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C4B72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единовр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менные компенсационные выплаты уч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телям, прибывшим (переехавшим) на 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боту в сельские населенные пункты, либо рабочие поселки, либо поселки городск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2960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018 2 19 25256 02 0000 150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325BF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-35600,00</w:t>
            </w:r>
          </w:p>
        </w:tc>
      </w:tr>
      <w:tr w:rsidR="00193747" w:rsidRPr="009906C4" w14:paraId="219996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1641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в целях д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стижения результатов национального проекта «Производительность труда»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8AAC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007 2 19 25289 02 0000 150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D776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-11525325,59</w:t>
            </w:r>
          </w:p>
        </w:tc>
      </w:tr>
      <w:tr w:rsidR="00193747" w:rsidRPr="009906C4" w14:paraId="51E0134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4648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организ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цию бесплатного горячего питания об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чающихся, получающих начальное общее образование в государственных и мун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ципальных образовательных организац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ях,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1000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018 2 19 25304 02 0000 150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C0CB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-6728415,07</w:t>
            </w:r>
          </w:p>
        </w:tc>
      </w:tr>
      <w:tr w:rsidR="00193747" w:rsidRPr="009906C4" w14:paraId="0FE1CE3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08C5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рование расходных обязательств субъе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Российской Федерации, возникающих при реализации региональных проектов модернизации первичного звена здрав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охранения, из бюджетов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24E7FB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039 2 19 25365 02 0000 150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464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-29608686,57</w:t>
            </w:r>
          </w:p>
        </w:tc>
      </w:tr>
      <w:tr w:rsidR="00193747" w:rsidRPr="009906C4" w14:paraId="250A6DF1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1868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в целях соф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нансирования расходных обязательств субъектов Российской Федерации, возн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кающих при реализации мероприятий по проведению массового обследования 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ворожденных на врожденные и (или) наследственные заболевания (расшире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ный неонатальный скрининг), из бюдж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29B6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039 2 19 25385 02 0000 150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04D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-7448694,30</w:t>
            </w:r>
          </w:p>
        </w:tc>
      </w:tr>
      <w:tr w:rsidR="00193747" w:rsidRPr="009906C4" w14:paraId="4FA21EE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87F2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в целях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печения реализации инфраструктурных проектов, направленных на комплексное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развитие городского наземного электр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ческого транспорта и автомобильного транспорта общего пользования, выпо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нение работ по освещению и благ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устройству территорий, а также на заку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ку автобусов, приводимых в движение электрической энергией от батареи, зар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я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жаемой от внешнего источника (электр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бусов), и объектов зарядной инфрастру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туры для них из бюджетов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2FBB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078 2 19 25401 02 0000 150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09C8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-101888,65</w:t>
            </w:r>
          </w:p>
        </w:tc>
      </w:tr>
      <w:tr w:rsidR="00193747" w:rsidRPr="009906C4" w14:paraId="73BD854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8ED7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Возврат остатков субсидий в целях соф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нансирования расходов, возникающих при оказании гражданам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 высокотехнологичной медицинской помощи, не включенной в базовую пр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грамму обязательного медицинского страхования, из бюджетов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AF51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039 2 19 25402 02 0000 150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BE7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-35451,13</w:t>
            </w:r>
          </w:p>
        </w:tc>
      </w:tr>
      <w:tr w:rsidR="00193747" w:rsidRPr="009906C4" w14:paraId="48F91CE8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AF7DD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рование расходов, связанных с оказанием государственной социальной помощи на основании социального контракта отдел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ь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ным категориям граждан,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A8E7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BB87FB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0094FF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04CF27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2FED39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508143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1FC129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042 2 19 25404 02 0000 150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2F75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5B68F9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7AF009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FB6D3A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3E1D6D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9FB48E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582971A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-275900,00</w:t>
            </w:r>
          </w:p>
        </w:tc>
      </w:tr>
      <w:tr w:rsidR="00193747" w:rsidRPr="009906C4" w14:paraId="4F08608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6CDF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компенс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цию отдельным категориям граждан опл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ты взноса на капитальный ремонт общего имущества в многоквартирном доме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7725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042 2 19 25462 02 0000 150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A3AA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-135,77</w:t>
            </w:r>
          </w:p>
        </w:tc>
      </w:tr>
      <w:tr w:rsidR="00193747" w:rsidRPr="009906C4" w14:paraId="79A30F4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CB2D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развития и укрепления материально-технической базы домов культуры в нас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ленных пунктах с числом жителей до 50 тысяч человек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5376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019 2 19 25467 02 0000 150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B095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-4043,61</w:t>
            </w:r>
          </w:p>
        </w:tc>
      </w:tr>
      <w:tr w:rsidR="00193747" w:rsidRPr="009906C4" w14:paraId="57467B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EC0A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создание системы поддержки фермеров и развитие сельской кооперации из бюджетов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0E19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009 2 19 25480 02 0000 150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B367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-1666000,00</w:t>
            </w:r>
          </w:p>
        </w:tc>
      </w:tr>
      <w:tr w:rsidR="00193747" w:rsidRPr="009906C4" w14:paraId="164D0E5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9136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реализацию мероприятий по обеспечению жильем м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лодых семей из бюджетов субъектов Ро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95ED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027 2 19 25497 02 0000 150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67EF1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-131394,20</w:t>
            </w:r>
          </w:p>
        </w:tc>
      </w:tr>
      <w:tr w:rsidR="00193747" w:rsidRPr="009906C4" w14:paraId="49C4465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CF60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поддержку приоритетных направлений агропромы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ш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ленного комплекса и развитие малых форм хозяйствования из бюджетов суб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ъ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74821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009 2 19 25501 02 0000 150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6EECE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-29095235,19</w:t>
            </w:r>
          </w:p>
        </w:tc>
      </w:tr>
      <w:tr w:rsidR="00193747" w:rsidRPr="009906C4" w14:paraId="5E3C2DB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CBCBBB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стимулир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вание развития приоритетных подотра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лей агропромышленного комплекса и ра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витие малых форм хозяйствования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810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009 2 19 25502 02 0000 150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9B6F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-22250000,00</w:t>
            </w:r>
          </w:p>
        </w:tc>
      </w:tr>
      <w:tr w:rsidR="00193747" w:rsidRPr="009906C4" w14:paraId="64AE6C4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3A4F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Возврат остатков субсидий на развитие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сети учреждений культурно-досугового типа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C9AD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019 2 19 25513 02 0000 150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D987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-12974655,20</w:t>
            </w:r>
          </w:p>
        </w:tc>
      </w:tr>
      <w:tr w:rsidR="00193747" w:rsidRPr="009906C4" w14:paraId="5D94549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C232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Возврат остатков субсидий на реализацию мероприятий по созданию в субъектах Российской Федерации новых мест в 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щеобразовательных организациях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E513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018 2 19 25520 02 0000 150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E529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-1485484,25</w:t>
            </w:r>
          </w:p>
        </w:tc>
      </w:tr>
      <w:tr w:rsidR="00193747" w:rsidRPr="009906C4" w14:paraId="5B80082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EBD04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госуда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ственную поддержку малого и среднего предпринимательства, а также физических лиц, применяющих специальный налог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вый режим «Налог на профессиональный доход», из бюджетов субъектов Росси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й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5FBD8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007 2 19 25527 02 0000 150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B92EA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-9683119,31</w:t>
            </w:r>
          </w:p>
        </w:tc>
      </w:tr>
      <w:tr w:rsidR="00193747" w:rsidRPr="009906C4" w14:paraId="6053E04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69936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закупки авиационных работ в целях оказания медицинской помощи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097EA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039 2 19 25554 02 0000 150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0CA0B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-4502,91</w:t>
            </w:r>
          </w:p>
        </w:tc>
      </w:tr>
      <w:tr w:rsidR="00193747" w:rsidRPr="009906C4" w14:paraId="2F3B1DA9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F4322" w14:textId="77777777" w:rsidR="00193747" w:rsidRPr="009906C4" w:rsidRDefault="00193747" w:rsidP="007216FD">
            <w:pPr>
              <w:spacing w:line="216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F2C32" w14:textId="77777777" w:rsidR="00193747" w:rsidRPr="009906C4" w:rsidRDefault="00193747" w:rsidP="007216FD">
            <w:pPr>
              <w:spacing w:line="216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027 2 19 25555 02 0000 150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F4086" w14:textId="77777777" w:rsidR="00193747" w:rsidRPr="009906C4" w:rsidRDefault="00193747" w:rsidP="007216FD">
            <w:pPr>
              <w:spacing w:line="216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-873,67</w:t>
            </w:r>
          </w:p>
        </w:tc>
      </w:tr>
      <w:tr w:rsidR="00193747" w:rsidRPr="009906C4" w14:paraId="371F825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DB317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субсидии на достижение показателей государственной программы Российской Федерации «Развитие тури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з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ма»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C32E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019 2 19 25558 02 0000 150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98E9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-704449,28</w:t>
            </w:r>
          </w:p>
        </w:tc>
      </w:tr>
      <w:tr w:rsidR="00193747" w:rsidRPr="009906C4" w14:paraId="75BB1CEC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7C40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обеспеч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ние профилактики развития сердечно-сосудистых заболеваний и сердечно-сосудистых осложнений у пациентов в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ы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сокого риска, находящихся на диспансе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ном наблюдении,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92A5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039 2 19 25586 02 0000 150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B5DD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-3562200,70</w:t>
            </w:r>
          </w:p>
        </w:tc>
      </w:tr>
      <w:tr w:rsidR="00193747" w:rsidRPr="009906C4" w14:paraId="31B3EC7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18F8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в целях соф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нансирования расходных обязательств субъектов Российской Федерации, возн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кающих при реализации региональных программ развития промышленности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D242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003 2 19 25591 02 0000 150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1101D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-1544809,87</w:t>
            </w:r>
          </w:p>
        </w:tc>
      </w:tr>
      <w:tr w:rsidR="00193747" w:rsidRPr="009906C4" w14:paraId="0DC9375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4944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реко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струкцию и капитальный ремонт реги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нальных и муниципальных музеев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A822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019 2 19 25597 02 0000 150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0CC4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-438410,20</w:t>
            </w:r>
          </w:p>
        </w:tc>
      </w:tr>
      <w:tr w:rsidR="00193747" w:rsidRPr="009906C4" w14:paraId="3BAE05B4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C573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рование капитальных вложений в объекты государственной (муниципальной)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в рамках финансового обесп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чения программ, направленных на обе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печение безопасных и комфортных усл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вий предоставления социальных услуг в сфере социального обслуживания, из бюджетов субъектов Российской Федер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а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A168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042 2 19 27121 02 0000 150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EC1C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-3452977,67</w:t>
            </w:r>
          </w:p>
        </w:tc>
      </w:tr>
      <w:tr w:rsidR="00193747" w:rsidRPr="009906C4" w14:paraId="27139F8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DACA0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субсидий на софинанс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и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 xml:space="preserve">рование капитальных вложений в объекты 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государственной (муниципальной) со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б</w:t>
            </w: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ственности в рамках нового строительства и реконструкции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42E9E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lastRenderedPageBreak/>
              <w:t xml:space="preserve"> 039 2 19 27227 02 0000 150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D61F4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-16361082,34</w:t>
            </w:r>
          </w:p>
        </w:tc>
      </w:tr>
      <w:tr w:rsidR="00193747" w:rsidRPr="009906C4" w14:paraId="66095A0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C3911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lastRenderedPageBreak/>
              <w:t>Возврат остатков субсидий на софинансирование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6030A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039 2 19 27246 02 0000 150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F6382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-30000,00</w:t>
            </w:r>
          </w:p>
        </w:tc>
      </w:tr>
      <w:tr w:rsidR="00193747" w:rsidRPr="009906C4" w14:paraId="1F02BA3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EA1CC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1C2E4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016 2 19 35129 02 0000 150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E45A5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-261619,81</w:t>
            </w:r>
          </w:p>
        </w:tc>
      </w:tr>
      <w:tr w:rsidR="00193747" w:rsidRPr="009906C4" w14:paraId="29C639B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E796A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4C282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042 2 19 35250 02 0000 150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6B763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-57853,82</w:t>
            </w:r>
          </w:p>
        </w:tc>
      </w:tr>
      <w:tr w:rsidR="00193747" w:rsidRPr="009906C4" w14:paraId="2E1D8D4F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0F8C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субвенций на социальные выплаты безработным гражданам и иным категориям граждан в соответствии с законодательством о занятости населения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48EDC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042 2 19 35290 02 0000 150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959F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-581567,71</w:t>
            </w:r>
          </w:p>
        </w:tc>
      </w:tr>
      <w:tr w:rsidR="00193747" w:rsidRPr="009906C4" w14:paraId="2B9E21C0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2E019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BF51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005 2 19 35900 02 0000 150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6AE0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-51195,14</w:t>
            </w:r>
          </w:p>
        </w:tc>
      </w:tr>
      <w:tr w:rsidR="00193747" w:rsidRPr="009906C4" w14:paraId="1347CF6B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17DDE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693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018 2 19 45050 02 0000 150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7634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-195279,34</w:t>
            </w:r>
          </w:p>
        </w:tc>
      </w:tr>
      <w:tr w:rsidR="00193747" w:rsidRPr="009906C4" w14:paraId="0349AC5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F9B0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3A928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039 2 19 45136 02 0000 150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D43A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-354881,15</w:t>
            </w:r>
          </w:p>
        </w:tc>
      </w:tr>
      <w:tr w:rsidR="00193747" w:rsidRPr="009906C4" w14:paraId="06A1F665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49E48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18F77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039 2 19 45161 02 0000 150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B6442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-4026,00</w:t>
            </w:r>
          </w:p>
        </w:tc>
      </w:tr>
      <w:tr w:rsidR="00193747" w:rsidRPr="009906C4" w14:paraId="007C084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763FEF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социальную поддержку Героев Социалистического Труда, Героев Труда Российской Федерации и полных кавалеров ордена Трудовой Славы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F72F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042 2 19 45198 02 0000 150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B3278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-4827000,00</w:t>
            </w:r>
          </w:p>
        </w:tc>
      </w:tr>
      <w:tr w:rsidR="00193747" w:rsidRPr="009906C4" w14:paraId="0692030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647BD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социальную поддержку Героев Советского Союза, Героев Российской Федерации и полных кавалеров ордена Славы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ADD2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042 2 19 45252 02 0000 150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1F43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-0,64</w:t>
            </w:r>
          </w:p>
        </w:tc>
      </w:tr>
      <w:tr w:rsidR="00193747" w:rsidRPr="009906C4" w14:paraId="44E2D76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BB7F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достижение результатов национального проекта «Производительность труда»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CE84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007 2 19 45289 02 0000 150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6CC9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-2533315,75</w:t>
            </w:r>
          </w:p>
        </w:tc>
      </w:tr>
      <w:tr w:rsidR="00193747" w:rsidRPr="009906C4" w14:paraId="0DEC92B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E668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F45C5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2504676A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50026F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61E3F3A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107154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07C8F75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43C5088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8E47B5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705DAB5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4836C3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0DC6A8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32F08FDF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</w:p>
          <w:p w14:paraId="51CC200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018 2 19 45303 02 0000 150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560F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4696CFCF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2AF026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EFB165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7194A59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EA0EB6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E743AD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3C0140C3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71E54B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01A44B65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16ED188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20D33E7A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</w:p>
          <w:p w14:paraId="63109337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-292317,74</w:t>
            </w:r>
          </w:p>
        </w:tc>
      </w:tr>
      <w:tr w:rsidR="00193747" w:rsidRPr="009906C4" w14:paraId="3A23DAB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53DA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B6BA9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018 2 19 45363 02 0000 150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E287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-582673,69</w:t>
            </w:r>
          </w:p>
        </w:tc>
      </w:tr>
      <w:tr w:rsidR="00193747" w:rsidRPr="009906C4" w14:paraId="69A9E047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A64C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развитие инфраструктуры дорожного хозяйства, обеспечивающей транспортную связанность между центрами экономического роста,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87537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079 2 19 45389 02 0000 150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599C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-925645,99</w:t>
            </w:r>
          </w:p>
        </w:tc>
      </w:tr>
      <w:tr w:rsidR="00193747" w:rsidRPr="009906C4" w14:paraId="60720D33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DF456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финансовое обеспечение дорожной деятельности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35A56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079 2 19 45393 02 0000 150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D7FF1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-1600261,56</w:t>
            </w:r>
          </w:p>
        </w:tc>
      </w:tr>
      <w:tr w:rsidR="00193747" w:rsidRPr="009906C4" w14:paraId="160605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156C4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в целях софинансирования в полном объеме расходных обязательств субъектов Российской Федерации, возникающих при оказании специализированной медицинской помощи военнослужащим Вооруженных Сил Российской Федерации медицинскими организациями, подведомственными исполнительным органам субъектов Российской Федерации, в период проведения специальной военной операции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A4CA3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039 2 19 45406 02 0000 150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BBDF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-84385623,56</w:t>
            </w:r>
          </w:p>
        </w:tc>
      </w:tr>
      <w:tr w:rsidR="00193747" w:rsidRPr="009906C4" w14:paraId="64F7CE8D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9D40E" w14:textId="77777777" w:rsidR="00193747" w:rsidRPr="009906C4" w:rsidRDefault="00193747" w:rsidP="007216FD">
            <w:pPr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8C0D4" w14:textId="77777777" w:rsidR="00193747" w:rsidRPr="009906C4" w:rsidRDefault="00193747" w:rsidP="007216FD">
            <w:pPr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027 2 19 45424 02 0000 150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A5126" w14:textId="77777777" w:rsidR="00193747" w:rsidRPr="009906C4" w:rsidRDefault="00193747" w:rsidP="007216FD">
            <w:pPr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-271937,67</w:t>
            </w:r>
          </w:p>
        </w:tc>
      </w:tr>
      <w:tr w:rsidR="00193747" w:rsidRPr="009906C4" w14:paraId="4BEE7E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E44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промышленности,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0BB53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003 2 19 45593 02 0000 150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F48F4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-826769,97</w:t>
            </w:r>
          </w:p>
        </w:tc>
      </w:tr>
      <w:tr w:rsidR="00193747" w:rsidRPr="009906C4" w14:paraId="3F87EB3A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3ED04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остатков иных межбюджетных трансфертов на возмещение расходов, понесенных бюджетами субъектов Российской Федерации, местными бюджетами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83C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042 2 19 45694 02 0000 150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39A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-428,00</w:t>
            </w:r>
          </w:p>
        </w:tc>
      </w:tr>
      <w:tr w:rsidR="00193747" w:rsidRPr="009906C4" w14:paraId="4B2F19F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D9F3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11CD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000 2 19 90000 02 0000 150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1F1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-13311307,03</w:t>
            </w:r>
          </w:p>
        </w:tc>
      </w:tr>
      <w:tr w:rsidR="00193747" w:rsidRPr="009906C4" w14:paraId="5FCA63E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3D352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EF2A4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005 2 19 90000 02 0000 150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F4F19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-6259115,75</w:t>
            </w:r>
          </w:p>
        </w:tc>
      </w:tr>
      <w:tr w:rsidR="00193747" w:rsidRPr="009906C4" w14:paraId="15985466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74505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FC22E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009 2 19 90000 02 0000 150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9582C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-1763402,85</w:t>
            </w:r>
          </w:p>
        </w:tc>
      </w:tr>
      <w:tr w:rsidR="00193747" w:rsidRPr="009906C4" w14:paraId="1885FD6E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A7A51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31DD0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039 2 19 90000 02 0000 150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B8ABB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-5283894,06</w:t>
            </w:r>
          </w:p>
        </w:tc>
      </w:tr>
      <w:tr w:rsidR="00193747" w:rsidRPr="009906C4" w14:paraId="3BC19FF2" w14:textId="77777777" w:rsidTr="007216FD"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8221A" w14:textId="77777777" w:rsidR="00193747" w:rsidRPr="009906C4" w:rsidRDefault="00193747" w:rsidP="007216FD">
            <w:pPr>
              <w:spacing w:line="228" w:lineRule="auto"/>
              <w:jc w:val="both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121AD" w14:textId="77777777" w:rsidR="00193747" w:rsidRPr="009906C4" w:rsidRDefault="00193747" w:rsidP="007216FD">
            <w:pPr>
              <w:spacing w:line="228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pacing w:val="-6"/>
                <w:sz w:val="22"/>
                <w:szCs w:val="22"/>
              </w:rPr>
              <w:t xml:space="preserve"> 042 2 19 90000 02 0000 150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5C8B6" w14:textId="77777777" w:rsidR="00193747" w:rsidRPr="009906C4" w:rsidRDefault="00193747" w:rsidP="007216FD">
            <w:pPr>
              <w:spacing w:line="228" w:lineRule="auto"/>
              <w:jc w:val="right"/>
              <w:rPr>
                <w:rFonts w:ascii="PT Astra Serif" w:hAnsi="PT Astra Serif" w:cs="Calibri"/>
                <w:color w:val="000000"/>
                <w:sz w:val="22"/>
                <w:szCs w:val="22"/>
              </w:rPr>
            </w:pPr>
            <w:r w:rsidRPr="009906C4">
              <w:rPr>
                <w:rFonts w:ascii="PT Astra Serif" w:hAnsi="PT Astra Serif" w:cs="Calibri"/>
                <w:color w:val="000000"/>
                <w:sz w:val="22"/>
                <w:szCs w:val="22"/>
              </w:rPr>
              <w:t>-4894,37</w:t>
            </w:r>
          </w:p>
        </w:tc>
      </w:tr>
    </w:tbl>
    <w:p w14:paraId="0E21D8BE" w14:textId="77777777" w:rsidR="00193747" w:rsidRPr="009906C4" w:rsidRDefault="00193747" w:rsidP="00193747">
      <w:pPr>
        <w:rPr>
          <w:rFonts w:ascii="PT Astra Serif" w:hAnsi="PT Astra Serif"/>
          <w:bCs/>
          <w:color w:val="000000"/>
          <w:sz w:val="28"/>
          <w:szCs w:val="28"/>
        </w:rPr>
      </w:pPr>
    </w:p>
    <w:p w14:paraId="43849716" w14:textId="77777777" w:rsidR="00193747" w:rsidRPr="009906C4" w:rsidRDefault="00193747" w:rsidP="00193747">
      <w:pPr>
        <w:rPr>
          <w:rFonts w:ascii="PT Astra Serif" w:hAnsi="PT Astra Serif"/>
          <w:bCs/>
          <w:color w:val="000000"/>
          <w:sz w:val="28"/>
          <w:szCs w:val="28"/>
        </w:rPr>
      </w:pPr>
    </w:p>
    <w:bookmarkEnd w:id="0"/>
    <w:p w14:paraId="26A958DB" w14:textId="0F6C5DCF" w:rsidR="0092286E" w:rsidRPr="009906C4" w:rsidRDefault="0092286E" w:rsidP="00193747">
      <w:pPr>
        <w:rPr>
          <w:rFonts w:ascii="PT Astra Serif" w:hAnsi="PT Astra Serif"/>
        </w:rPr>
      </w:pPr>
    </w:p>
    <w:sectPr w:rsidR="0092286E" w:rsidRPr="009906C4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1693B" w14:textId="77777777" w:rsidR="00C10268" w:rsidRDefault="00C10268">
      <w:r>
        <w:separator/>
      </w:r>
    </w:p>
  </w:endnote>
  <w:endnote w:type="continuationSeparator" w:id="0">
    <w:p w14:paraId="3518CCBB" w14:textId="77777777" w:rsidR="00C10268" w:rsidRDefault="00C1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29B88" w14:textId="77777777" w:rsidR="00C10268" w:rsidRDefault="00C10268">
      <w:r>
        <w:separator/>
      </w:r>
    </w:p>
  </w:footnote>
  <w:footnote w:type="continuationSeparator" w:id="0">
    <w:p w14:paraId="1E81B771" w14:textId="77777777" w:rsidR="00C10268" w:rsidRDefault="00C1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14:paraId="3C45F735" w14:textId="77777777" w:rsidR="00C10268" w:rsidRPr="00D23AC6" w:rsidRDefault="00C10268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9906C4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14:paraId="63297E4C" w14:textId="77777777" w:rsidR="00C10268" w:rsidRDefault="00C102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8918" w14:textId="77777777" w:rsidR="00C10268" w:rsidRDefault="00C10268">
    <w:pPr>
      <w:pStyle w:val="a3"/>
      <w:jc w:val="center"/>
    </w:pPr>
  </w:p>
  <w:p w14:paraId="058704FC" w14:textId="77777777" w:rsidR="00C10268" w:rsidRDefault="00C102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46D88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A6F4F"/>
    <w:rsid w:val="000B20D9"/>
    <w:rsid w:val="000C3256"/>
    <w:rsid w:val="000E002E"/>
    <w:rsid w:val="000E57BF"/>
    <w:rsid w:val="00100115"/>
    <w:rsid w:val="00103815"/>
    <w:rsid w:val="00104799"/>
    <w:rsid w:val="00105AED"/>
    <w:rsid w:val="00132101"/>
    <w:rsid w:val="00137620"/>
    <w:rsid w:val="00144EC7"/>
    <w:rsid w:val="0015088D"/>
    <w:rsid w:val="00150A95"/>
    <w:rsid w:val="0016120A"/>
    <w:rsid w:val="001616AD"/>
    <w:rsid w:val="00166B33"/>
    <w:rsid w:val="00172436"/>
    <w:rsid w:val="0018289B"/>
    <w:rsid w:val="00190E09"/>
    <w:rsid w:val="00193747"/>
    <w:rsid w:val="00194420"/>
    <w:rsid w:val="001A24D9"/>
    <w:rsid w:val="001A36CA"/>
    <w:rsid w:val="001A50A5"/>
    <w:rsid w:val="001B4CFD"/>
    <w:rsid w:val="001C24F5"/>
    <w:rsid w:val="001C6596"/>
    <w:rsid w:val="001D115D"/>
    <w:rsid w:val="001D282A"/>
    <w:rsid w:val="001F51FA"/>
    <w:rsid w:val="001F6608"/>
    <w:rsid w:val="00206A06"/>
    <w:rsid w:val="0020739B"/>
    <w:rsid w:val="002110A1"/>
    <w:rsid w:val="00230355"/>
    <w:rsid w:val="00272F6D"/>
    <w:rsid w:val="002800E3"/>
    <w:rsid w:val="0028348A"/>
    <w:rsid w:val="00286680"/>
    <w:rsid w:val="00294C74"/>
    <w:rsid w:val="002974EE"/>
    <w:rsid w:val="002A1358"/>
    <w:rsid w:val="002A1921"/>
    <w:rsid w:val="002B5FF7"/>
    <w:rsid w:val="002B6D13"/>
    <w:rsid w:val="002D0247"/>
    <w:rsid w:val="002D039E"/>
    <w:rsid w:val="002E4F42"/>
    <w:rsid w:val="002E709B"/>
    <w:rsid w:val="002F3907"/>
    <w:rsid w:val="002F7030"/>
    <w:rsid w:val="002F769A"/>
    <w:rsid w:val="00300A68"/>
    <w:rsid w:val="00301830"/>
    <w:rsid w:val="003045AF"/>
    <w:rsid w:val="00313C9C"/>
    <w:rsid w:val="003172D8"/>
    <w:rsid w:val="00324B41"/>
    <w:rsid w:val="00325260"/>
    <w:rsid w:val="0032588F"/>
    <w:rsid w:val="00330885"/>
    <w:rsid w:val="00333FDB"/>
    <w:rsid w:val="00340DCD"/>
    <w:rsid w:val="003444B8"/>
    <w:rsid w:val="00344893"/>
    <w:rsid w:val="0034692B"/>
    <w:rsid w:val="003500DC"/>
    <w:rsid w:val="003600FD"/>
    <w:rsid w:val="0036772C"/>
    <w:rsid w:val="0037691E"/>
    <w:rsid w:val="003834CD"/>
    <w:rsid w:val="00385CC3"/>
    <w:rsid w:val="00394E18"/>
    <w:rsid w:val="00397F42"/>
    <w:rsid w:val="003A20AB"/>
    <w:rsid w:val="003A3008"/>
    <w:rsid w:val="003C02C3"/>
    <w:rsid w:val="003C080B"/>
    <w:rsid w:val="003C523F"/>
    <w:rsid w:val="003E0A93"/>
    <w:rsid w:val="003F6A9B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470B3"/>
    <w:rsid w:val="00457C89"/>
    <w:rsid w:val="0046141E"/>
    <w:rsid w:val="00461C66"/>
    <w:rsid w:val="00463257"/>
    <w:rsid w:val="0046758D"/>
    <w:rsid w:val="00467B4B"/>
    <w:rsid w:val="00470667"/>
    <w:rsid w:val="00474379"/>
    <w:rsid w:val="004926FC"/>
    <w:rsid w:val="004933B1"/>
    <w:rsid w:val="00495603"/>
    <w:rsid w:val="004A4396"/>
    <w:rsid w:val="004A68AC"/>
    <w:rsid w:val="004B5510"/>
    <w:rsid w:val="004C43DD"/>
    <w:rsid w:val="004C47B3"/>
    <w:rsid w:val="004C5C8C"/>
    <w:rsid w:val="004D19A3"/>
    <w:rsid w:val="004D5ECE"/>
    <w:rsid w:val="004E0B1C"/>
    <w:rsid w:val="004F7860"/>
    <w:rsid w:val="005020E7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D6B4B"/>
    <w:rsid w:val="005E0DDE"/>
    <w:rsid w:val="005E6D9A"/>
    <w:rsid w:val="005F7773"/>
    <w:rsid w:val="00601BEF"/>
    <w:rsid w:val="00620D6C"/>
    <w:rsid w:val="006233FC"/>
    <w:rsid w:val="0063261D"/>
    <w:rsid w:val="006349CB"/>
    <w:rsid w:val="006363E6"/>
    <w:rsid w:val="0064279A"/>
    <w:rsid w:val="00653042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6E3760"/>
    <w:rsid w:val="006F0CDD"/>
    <w:rsid w:val="00714127"/>
    <w:rsid w:val="007302FC"/>
    <w:rsid w:val="00744083"/>
    <w:rsid w:val="007565DC"/>
    <w:rsid w:val="00757A61"/>
    <w:rsid w:val="00770B6F"/>
    <w:rsid w:val="00774D58"/>
    <w:rsid w:val="00781751"/>
    <w:rsid w:val="007A379C"/>
    <w:rsid w:val="007A47FC"/>
    <w:rsid w:val="007B0703"/>
    <w:rsid w:val="007B39E8"/>
    <w:rsid w:val="007B5FFE"/>
    <w:rsid w:val="007D2F18"/>
    <w:rsid w:val="007D7A0D"/>
    <w:rsid w:val="007F175A"/>
    <w:rsid w:val="007F25F1"/>
    <w:rsid w:val="00800F3E"/>
    <w:rsid w:val="008103E5"/>
    <w:rsid w:val="00814DA3"/>
    <w:rsid w:val="00824685"/>
    <w:rsid w:val="00827631"/>
    <w:rsid w:val="008308DD"/>
    <w:rsid w:val="0083216E"/>
    <w:rsid w:val="0083783A"/>
    <w:rsid w:val="00841933"/>
    <w:rsid w:val="008524DF"/>
    <w:rsid w:val="00867C65"/>
    <w:rsid w:val="008713B3"/>
    <w:rsid w:val="00891540"/>
    <w:rsid w:val="00892E2E"/>
    <w:rsid w:val="00894B93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14A63"/>
    <w:rsid w:val="0092286E"/>
    <w:rsid w:val="00922C67"/>
    <w:rsid w:val="00937D11"/>
    <w:rsid w:val="00943F30"/>
    <w:rsid w:val="009453FC"/>
    <w:rsid w:val="009529AA"/>
    <w:rsid w:val="00955942"/>
    <w:rsid w:val="00961256"/>
    <w:rsid w:val="009630AD"/>
    <w:rsid w:val="00965294"/>
    <w:rsid w:val="00973A1D"/>
    <w:rsid w:val="0097636F"/>
    <w:rsid w:val="00976EC5"/>
    <w:rsid w:val="009808C9"/>
    <w:rsid w:val="009906C4"/>
    <w:rsid w:val="00990E79"/>
    <w:rsid w:val="009942DC"/>
    <w:rsid w:val="009A13DC"/>
    <w:rsid w:val="009B19EF"/>
    <w:rsid w:val="009B40DD"/>
    <w:rsid w:val="009C507F"/>
    <w:rsid w:val="009D675D"/>
    <w:rsid w:val="009E0C92"/>
    <w:rsid w:val="009E4DE1"/>
    <w:rsid w:val="009E6FE6"/>
    <w:rsid w:val="00A0530D"/>
    <w:rsid w:val="00A15B24"/>
    <w:rsid w:val="00A36E69"/>
    <w:rsid w:val="00A401B1"/>
    <w:rsid w:val="00A42DD3"/>
    <w:rsid w:val="00A43411"/>
    <w:rsid w:val="00A52A5F"/>
    <w:rsid w:val="00A61246"/>
    <w:rsid w:val="00A716C9"/>
    <w:rsid w:val="00A7303A"/>
    <w:rsid w:val="00A73E06"/>
    <w:rsid w:val="00A745D4"/>
    <w:rsid w:val="00A81257"/>
    <w:rsid w:val="00A92F2D"/>
    <w:rsid w:val="00A96927"/>
    <w:rsid w:val="00A97E24"/>
    <w:rsid w:val="00AA1A3A"/>
    <w:rsid w:val="00AA4CEE"/>
    <w:rsid w:val="00AB6D7D"/>
    <w:rsid w:val="00AC058C"/>
    <w:rsid w:val="00AD75A0"/>
    <w:rsid w:val="00AE0B25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4399"/>
    <w:rsid w:val="00B76476"/>
    <w:rsid w:val="00B80443"/>
    <w:rsid w:val="00B80871"/>
    <w:rsid w:val="00B82154"/>
    <w:rsid w:val="00B96140"/>
    <w:rsid w:val="00BA6078"/>
    <w:rsid w:val="00BB1ECF"/>
    <w:rsid w:val="00BB2AC0"/>
    <w:rsid w:val="00BC05E8"/>
    <w:rsid w:val="00BD11A8"/>
    <w:rsid w:val="00BE098F"/>
    <w:rsid w:val="00BF1864"/>
    <w:rsid w:val="00BF1F43"/>
    <w:rsid w:val="00BF61DF"/>
    <w:rsid w:val="00C028EA"/>
    <w:rsid w:val="00C03E60"/>
    <w:rsid w:val="00C10268"/>
    <w:rsid w:val="00C10DF1"/>
    <w:rsid w:val="00C241D4"/>
    <w:rsid w:val="00C3650B"/>
    <w:rsid w:val="00C41126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35A7"/>
    <w:rsid w:val="00CA65C7"/>
    <w:rsid w:val="00CA7241"/>
    <w:rsid w:val="00CB4BFA"/>
    <w:rsid w:val="00CB79B3"/>
    <w:rsid w:val="00CD0676"/>
    <w:rsid w:val="00CD68F3"/>
    <w:rsid w:val="00CD6EEC"/>
    <w:rsid w:val="00CD7CF4"/>
    <w:rsid w:val="00CE608F"/>
    <w:rsid w:val="00CF0D47"/>
    <w:rsid w:val="00D050C3"/>
    <w:rsid w:val="00D11FF4"/>
    <w:rsid w:val="00D23AC6"/>
    <w:rsid w:val="00D24CD4"/>
    <w:rsid w:val="00D33A02"/>
    <w:rsid w:val="00D53E4D"/>
    <w:rsid w:val="00D54422"/>
    <w:rsid w:val="00D54703"/>
    <w:rsid w:val="00D54C0E"/>
    <w:rsid w:val="00D7274A"/>
    <w:rsid w:val="00D81D23"/>
    <w:rsid w:val="00D84DCD"/>
    <w:rsid w:val="00DA2C3E"/>
    <w:rsid w:val="00DC0BDA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D693C"/>
    <w:rsid w:val="00EE0E76"/>
    <w:rsid w:val="00EE7C94"/>
    <w:rsid w:val="00EF3AEC"/>
    <w:rsid w:val="00EF5235"/>
    <w:rsid w:val="00EF6A7F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6669D"/>
    <w:rsid w:val="00F7305A"/>
    <w:rsid w:val="00F86060"/>
    <w:rsid w:val="00F8722D"/>
    <w:rsid w:val="00F958BF"/>
    <w:rsid w:val="00FA01FE"/>
    <w:rsid w:val="00FA5321"/>
    <w:rsid w:val="00FB21F5"/>
    <w:rsid w:val="00FB5EA0"/>
    <w:rsid w:val="00FB5F89"/>
    <w:rsid w:val="00FC5220"/>
    <w:rsid w:val="00FD0B45"/>
    <w:rsid w:val="00FD30A2"/>
    <w:rsid w:val="00FD49C0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  <w14:docId w14:val="325B5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caption" w:uiPriority="99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8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d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e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9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a">
    <w:name w:val="Заголовок таблицы"/>
    <w:basedOn w:val="aff9"/>
    <w:rsid w:val="0032588F"/>
    <w:pPr>
      <w:jc w:val="center"/>
    </w:pPr>
    <w:rPr>
      <w:b/>
      <w:bCs/>
    </w:rPr>
  </w:style>
  <w:style w:type="character" w:customStyle="1" w:styleId="affb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b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f">
    <w:name w:val="Основной текст с отступом Знак1"/>
    <w:basedOn w:val="a0"/>
    <w:uiPriority w:val="99"/>
    <w:semiHidden/>
    <w:rsid w:val="0032588F"/>
  </w:style>
  <w:style w:type="character" w:customStyle="1" w:styleId="1f0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32588F"/>
  </w:style>
  <w:style w:type="paragraph" w:customStyle="1" w:styleId="affc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d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e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3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4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1">
    <w:name w:val="Subtitle"/>
    <w:basedOn w:val="a"/>
    <w:next w:val="a"/>
    <w:link w:val="afff2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2">
    <w:name w:val="Подзаголовок Знак"/>
    <w:basedOn w:val="a0"/>
    <w:link w:val="afff1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5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3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4">
    <w:name w:val="Комментарий"/>
    <w:basedOn w:val="afff3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32588F"/>
    <w:rPr>
      <w:i/>
      <w:iCs/>
    </w:rPr>
  </w:style>
  <w:style w:type="paragraph" w:customStyle="1" w:styleId="afff6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7">
    <w:name w:val="Цветовое выделение для Текст"/>
    <w:uiPriority w:val="99"/>
    <w:rsid w:val="0032588F"/>
  </w:style>
  <w:style w:type="character" w:styleId="afff8">
    <w:name w:val="Strong"/>
    <w:basedOn w:val="a0"/>
    <w:uiPriority w:val="22"/>
    <w:qFormat/>
    <w:rsid w:val="0032588F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  <w:style w:type="paragraph" w:customStyle="1" w:styleId="msonormal0">
    <w:name w:val="msonormal"/>
    <w:basedOn w:val="a"/>
    <w:rsid w:val="002A1358"/>
    <w:pPr>
      <w:spacing w:before="100" w:beforeAutospacing="1" w:after="100" w:afterAutospacing="1"/>
    </w:pPr>
  </w:style>
  <w:style w:type="paragraph" w:customStyle="1" w:styleId="xl250">
    <w:name w:val="xl250"/>
    <w:basedOn w:val="a"/>
    <w:rsid w:val="002A1358"/>
    <w:pPr>
      <w:spacing w:before="100" w:beforeAutospacing="1" w:after="100" w:afterAutospacing="1"/>
    </w:pPr>
    <w:rPr>
      <w:rFonts w:ascii="PT Astra Serif" w:hAnsi="PT Astra Serif"/>
    </w:rPr>
  </w:style>
  <w:style w:type="paragraph" w:customStyle="1" w:styleId="xl251">
    <w:name w:val="xl251"/>
    <w:basedOn w:val="a"/>
    <w:rsid w:val="002A1358"/>
    <w:pPr>
      <w:spacing w:before="100" w:beforeAutospacing="1" w:after="100" w:afterAutospacing="1"/>
    </w:pPr>
    <w:rPr>
      <w:rFonts w:ascii="PT Astra Serif" w:hAnsi="PT Astra Serif"/>
      <w:b/>
      <w:bCs/>
      <w:color w:val="000000"/>
    </w:rPr>
  </w:style>
  <w:style w:type="paragraph" w:customStyle="1" w:styleId="xl252">
    <w:name w:val="xl252"/>
    <w:basedOn w:val="a"/>
    <w:rsid w:val="002A1358"/>
    <w:pPr>
      <w:spacing w:before="100" w:beforeAutospacing="1" w:after="100" w:afterAutospacing="1"/>
    </w:pPr>
    <w:rPr>
      <w:rFonts w:ascii="PT Astra Serif" w:hAnsi="PT Astra Serif"/>
      <w:color w:val="000000"/>
    </w:rPr>
  </w:style>
  <w:style w:type="paragraph" w:customStyle="1" w:styleId="xl253">
    <w:name w:val="xl253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4">
    <w:name w:val="xl254"/>
    <w:basedOn w:val="a"/>
    <w:rsid w:val="002A13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</w:rPr>
  </w:style>
  <w:style w:type="paragraph" w:customStyle="1" w:styleId="xl255">
    <w:name w:val="xl255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b/>
      <w:bCs/>
      <w:color w:val="000000"/>
    </w:rPr>
  </w:style>
  <w:style w:type="paragraph" w:customStyle="1" w:styleId="xl256">
    <w:name w:val="xl256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b/>
      <w:bCs/>
      <w:color w:val="000000"/>
    </w:rPr>
  </w:style>
  <w:style w:type="paragraph" w:customStyle="1" w:styleId="xl257">
    <w:name w:val="xl257"/>
    <w:basedOn w:val="a"/>
    <w:rsid w:val="002A1358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PT Astra Serif" w:hAnsi="PT Astra Serif"/>
      <w:color w:val="000000"/>
    </w:rPr>
  </w:style>
  <w:style w:type="paragraph" w:customStyle="1" w:styleId="xl258">
    <w:name w:val="xl258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hAnsi="PT Astra Serif"/>
      <w:color w:val="000000"/>
    </w:rPr>
  </w:style>
  <w:style w:type="paragraph" w:customStyle="1" w:styleId="xl259">
    <w:name w:val="xl259"/>
    <w:basedOn w:val="a"/>
    <w:rsid w:val="002A13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0">
    <w:name w:val="xl260"/>
    <w:basedOn w:val="a"/>
    <w:rsid w:val="002A135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</w:rPr>
  </w:style>
  <w:style w:type="paragraph" w:customStyle="1" w:styleId="xl261">
    <w:name w:val="xl261"/>
    <w:basedOn w:val="a"/>
    <w:rsid w:val="002A1358"/>
    <w:pP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2">
    <w:name w:val="xl262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b/>
      <w:bCs/>
      <w:color w:val="000000"/>
    </w:rPr>
  </w:style>
  <w:style w:type="paragraph" w:customStyle="1" w:styleId="xl263">
    <w:name w:val="xl263"/>
    <w:basedOn w:val="a"/>
    <w:rsid w:val="002A13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hAnsi="PT Astra Serif"/>
      <w:color w:val="000000"/>
    </w:rPr>
  </w:style>
  <w:style w:type="paragraph" w:customStyle="1" w:styleId="xl264">
    <w:name w:val="xl264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color w:val="000000"/>
      <w:sz w:val="28"/>
      <w:szCs w:val="28"/>
    </w:rPr>
  </w:style>
  <w:style w:type="paragraph" w:customStyle="1" w:styleId="xl265">
    <w:name w:val="xl265"/>
    <w:basedOn w:val="a"/>
    <w:rsid w:val="002A1358"/>
    <w:pPr>
      <w:spacing w:before="100" w:beforeAutospacing="1" w:after="100" w:afterAutospacing="1"/>
      <w:jc w:val="center"/>
      <w:textAlignment w:val="center"/>
    </w:pPr>
    <w:rPr>
      <w:rFonts w:ascii="PT Astra Serif" w:hAnsi="PT Astra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F8856-90EE-4C0A-BCDB-9D72F5CE9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4</TotalTime>
  <Pages>81</Pages>
  <Words>28652</Words>
  <Characters>163317</Characters>
  <Application>Microsoft Office Word</Application>
  <DocSecurity>0</DocSecurity>
  <Lines>1360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191586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8</cp:revision>
  <cp:lastPrinted>2025-06-16T12:52:00Z</cp:lastPrinted>
  <dcterms:created xsi:type="dcterms:W3CDTF">2026-05-07T08:12:00Z</dcterms:created>
  <dcterms:modified xsi:type="dcterms:W3CDTF">2026-05-12T05:16:00Z</dcterms:modified>
</cp:coreProperties>
</file>