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AB" w:rsidRPr="00E22614" w:rsidRDefault="003A20AB" w:rsidP="00D23AC6">
      <w:pPr>
        <w:ind w:left="4820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Приложение 2 к Закону Саратовской области 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«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>Об исполнении областного бюджета за 202</w:t>
      </w:r>
      <w:r w:rsidR="00B271D9" w:rsidRPr="00E22614">
        <w:rPr>
          <w:rFonts w:ascii="PT Astra Serif" w:hAnsi="PT Astra Serif"/>
          <w:bCs/>
          <w:color w:val="000000"/>
          <w:sz w:val="28"/>
          <w:szCs w:val="28"/>
        </w:rPr>
        <w:t>4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»</w:t>
      </w:r>
    </w:p>
    <w:p w:rsidR="003A20AB" w:rsidRPr="00E22614" w:rsidRDefault="003A20AB" w:rsidP="003A20AB">
      <w:pPr>
        <w:ind w:left="6164"/>
        <w:rPr>
          <w:rFonts w:ascii="PT Astra Serif" w:hAnsi="PT Astra Serif"/>
          <w:bCs/>
          <w:color w:val="000000"/>
          <w:sz w:val="28"/>
          <w:szCs w:val="28"/>
        </w:rPr>
      </w:pPr>
    </w:p>
    <w:p w:rsidR="003A20AB" w:rsidRPr="00E22614" w:rsidRDefault="003A20AB" w:rsidP="003A20A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2614">
        <w:rPr>
          <w:rFonts w:ascii="PT Astra Serif" w:hAnsi="PT Astra Serif"/>
          <w:b/>
          <w:bCs/>
          <w:color w:val="000000"/>
          <w:sz w:val="28"/>
          <w:szCs w:val="28"/>
        </w:rPr>
        <w:t>Расходы областного бюджета за 202</w:t>
      </w:r>
      <w:r w:rsidR="00B271D9" w:rsidRPr="00E22614">
        <w:rPr>
          <w:rFonts w:ascii="PT Astra Serif" w:hAnsi="PT Astra Serif"/>
          <w:b/>
          <w:bCs/>
          <w:color w:val="000000"/>
          <w:sz w:val="28"/>
          <w:szCs w:val="28"/>
        </w:rPr>
        <w:t>4</w:t>
      </w:r>
      <w:r w:rsidRPr="00E22614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</w:t>
      </w:r>
    </w:p>
    <w:p w:rsidR="003A20AB" w:rsidRPr="00E22614" w:rsidRDefault="003A20AB" w:rsidP="003A20A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2614">
        <w:rPr>
          <w:rFonts w:ascii="PT Astra Serif" w:hAnsi="PT Astra Serif"/>
          <w:b/>
          <w:bCs/>
          <w:color w:val="000000"/>
          <w:sz w:val="28"/>
          <w:szCs w:val="28"/>
        </w:rPr>
        <w:t>по ведомственной структуре расходов бюджета</w:t>
      </w:r>
    </w:p>
    <w:p w:rsidR="003A20AB" w:rsidRPr="00E22614" w:rsidRDefault="003A20AB" w:rsidP="003A20AB">
      <w:pPr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A20AB" w:rsidRPr="00E22614" w:rsidRDefault="003A20AB" w:rsidP="003A20AB">
      <w:pPr>
        <w:jc w:val="right"/>
        <w:rPr>
          <w:rFonts w:ascii="PT Astra Serif" w:hAnsi="PT Astra Serif"/>
          <w:sz w:val="4"/>
          <w:szCs w:val="4"/>
        </w:rPr>
      </w:pPr>
      <w:r w:rsidRPr="00E22614">
        <w:rPr>
          <w:rFonts w:ascii="PT Astra Serif" w:hAnsi="PT Astra Serif"/>
        </w:rPr>
        <w:t>(рублей)</w:t>
      </w:r>
    </w:p>
    <w:tbl>
      <w:tblPr>
        <w:tblStyle w:val="ab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559"/>
      </w:tblGrid>
      <w:tr w:rsidR="003A20AB" w:rsidRPr="00E22614" w:rsidTr="00D23AC6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Наименование</w:t>
            </w:r>
          </w:p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proofErr w:type="gramStart"/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Под-ра</w:t>
            </w: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дел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Целевая</w:t>
            </w:r>
          </w:p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Вид ра</w:t>
            </w: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20AB" w:rsidRPr="00E22614" w:rsidRDefault="003A20AB" w:rsidP="00D23AC6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color w:val="000000"/>
                <w:spacing w:val="-6"/>
                <w:sz w:val="22"/>
                <w:szCs w:val="22"/>
              </w:rPr>
              <w:t>Сумма</w:t>
            </w:r>
          </w:p>
        </w:tc>
      </w:tr>
    </w:tbl>
    <w:p w:rsidR="003A20AB" w:rsidRPr="00E22614" w:rsidRDefault="003A20AB" w:rsidP="003A20AB">
      <w:pPr>
        <w:rPr>
          <w:rFonts w:ascii="PT Astra Serif" w:hAnsi="PT Astra Serif"/>
          <w:sz w:val="4"/>
          <w:szCs w:val="4"/>
        </w:rPr>
      </w:pPr>
    </w:p>
    <w:tbl>
      <w:tblPr>
        <w:tblStyle w:val="ab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559"/>
      </w:tblGrid>
      <w:tr w:rsidR="003A20AB" w:rsidRPr="00E22614" w:rsidTr="0032588F">
        <w:trPr>
          <w:trHeight w:val="91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E22614" w:rsidRDefault="003A20AB" w:rsidP="002D0247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E22614" w:rsidRDefault="003A20AB" w:rsidP="002D0247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E22614" w:rsidRDefault="003A20AB" w:rsidP="002D0247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E22614" w:rsidRDefault="003A20AB" w:rsidP="002D0247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E22614" w:rsidRDefault="003A20AB" w:rsidP="002D0247">
            <w:pPr>
              <w:spacing w:line="228" w:lineRule="auto"/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pacing w:val="-1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E22614" w:rsidRDefault="003A20AB" w:rsidP="002D0247">
            <w:pPr>
              <w:spacing w:line="228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0AB" w:rsidRPr="00E22614" w:rsidRDefault="003A20AB" w:rsidP="002D0247">
            <w:pPr>
              <w:spacing w:line="228" w:lineRule="auto"/>
              <w:ind w:left="-108"/>
              <w:jc w:val="center"/>
              <w:rPr>
                <w:rFonts w:ascii="PT Astra Serif" w:hAnsi="PT Astra Serif"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/>
                <w:bCs/>
                <w:spacing w:val="-6"/>
                <w:sz w:val="22"/>
                <w:szCs w:val="22"/>
              </w:rPr>
              <w:t>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312777422,69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307873010,04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Функционирование законодательных (пре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ставительных)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и представительных органов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306423408,24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10722219,15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10722219,15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рования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10722219,15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10722219,15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уровня информационной открытости органов государственной власти и увелич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доли населения области, имеющего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можность получения официальной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Размещение информации о деятельности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областной Думы и депутатов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областной Думы в средствах ма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287721255,56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законодательного органа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287721255,56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Пре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9140101100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9908361,55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9140101100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9908361,55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деятельности деп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9140101200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60026527,85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9140101200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60026527,85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217786366,16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197047086,38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20071526,78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9140102200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667753,00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3982933,53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исполнение статьи 35 Федерал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ного закона от 8 мая 1994 года № 3-ФЗ 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статусе сенатора Российской Федерации и статусе депутата Государственной Думы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дерального Собрания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3982933,53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сенаторов 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3982933,53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3234635,98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748297,55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1449601,80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1449601,80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1449601,80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сфере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1449601,80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1449601,80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4710612,65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4710612,65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4710612,65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4710612,65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9740293100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4710612,65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9740293100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4710612,65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делами Правительства Сар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1270521756,59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1227548148,63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Функционирование высшего должностного лица субъекта Российской Федерации и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8715489,98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8715489,98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8715489,98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бернатора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8715489,98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8715489,98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Функционирование законодательных (пре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ставительных)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и представительных органов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30391670,21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30391670,21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исполнение статьи 35 Федерал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ного закона от 8 мая 1994 года № 3-ФЗ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статусе сенатора Российской Федерации и статусе депутата Государственной Думы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дерального Собрания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30391670,21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депутатов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дарственной Думы и их помощников в изб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рательных округах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29645471,81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22482255,43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6080504,30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1082712,08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сенаторов 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746198,40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629575,47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82071,56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9940451420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34551,37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Функционирование Правительства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122592765,58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122592765,58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122592765,58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Пре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седателя Правительства области и его зам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37460615,81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37460615,81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85132149,77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80308882,45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4823267,32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1065848222,86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155051700,00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государственных полномочий 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 делами Правительства области в сфере архивного дела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155051700,00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обеспечения сохранности, учета документов и предста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пользователям архивной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5530304117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131261700,00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5530304117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131261700,00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архивных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5530314370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23790000,00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5530314370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23790000,00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573085834,80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установленных полномочий (функций) управления делами Правительства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573085834,80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номными учреждениями в целях организации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 осуществления транспортного обслужив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должностных лиц, государственных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ганов и государственных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6630804119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339574900,00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6630804119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339574900,00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обеспечения содержания и обслуживания (эксплуатации) имущества, прилегающей территории к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ниям (сооружениям) и лесных участков, находящихся в государственной собственн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6630804120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114427400,00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6630804120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114427400,00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Оперативная организация и обеспечение транспортом деятельности Губернатора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ласти, Правительства области, иных органов государственной власти области 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49599814,00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49599814,00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Материально-техническое обеспечение 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и государственных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2749891,99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2749891,99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24463816,66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24463816,66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корпор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тивной сети Правительства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3258127,19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3258127,19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функционирования центра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работки данных Правительства области</w:t>
            </w:r>
            <w:proofErr w:type="gram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18650219,25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18650219,25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20186491,58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20186491,58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програм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175174,13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6630811480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175174,13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334466418,27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334466418,27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315437918,27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203716490,25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105897275,81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147950,54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5676201,67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3244269,79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4452,80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2980,80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2980,80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3239816,99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Внепрограммные мероприятия в сфере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3239816,99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1500680,00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1739136,99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75522,20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75522,20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75522,20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75522,20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обеспечению мобилизац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онной готовности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75522,20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75522,20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71264,00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71264,00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61640,00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61640,00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61640,00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61640,00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33917645,99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30046345,99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30046345,99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29629273,92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29629273,92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29629273,92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417072,07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молодым специал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345396,79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345396,79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71675,28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71675,28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8909175,77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8909175,77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8909175,77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8909175,77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Выплаты отдельным категориям медици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ских работников, определенным пунктом 2 и подпунктом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5930914150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8909175,77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5930914150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8909175,77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промышленности и энерг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тики Саратовской области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175596149,37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122527869,37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45491985,12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промышленности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17134,87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развитием промышленного комплекса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17134,87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ционно-технологической инфраструктуры и технической защиты информации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промышленности и энергетики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6730110290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17134,87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6730110290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17134,87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45474850,25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45474850,25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45474850,25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45464896,61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9953,64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77035884,25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3858652,28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инвестиционной привлекательности региона и продвижение инвестиционного имиджа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3858652,28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опл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3858652,28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3858652,28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19149331,97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зарядной инфраструктуры для быстрой зарядки эле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трического автомобильного транспорта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19149331,97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зарядной инфраструктуры для эле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тромобилей (возмещение части затрат на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купку или производство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60103R7661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60103R7661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зарядной инфраструктуры для эле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 быстрой зарядки электрического автом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бильного транспорта)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60103R7662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549331,97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60103R7662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549331,97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промышленности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54027900,00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проектов развития промышленности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54027900,00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67101R5912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54027900,00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67101R5912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54027900,00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регионал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системы государственного учета и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троля радиоактивных веществ и радиоакти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отходов на территории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6430110870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6430110870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промышленности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развитием промышленного комплекса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6730110320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6730110320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Аппарат Губернатора Саратовской обл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246746004,13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245099962,53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Функционирование высшего должностного лица субъекта Российской Федерации и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245099962,53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1050445,39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1050445,39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рования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1032625,39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1032625,39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технической защите информации, составляющей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ственную тайну, и информации ограниченн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доступа, не составляющей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ную тайну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17820,00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17820,00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244049517,14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244049517,14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244049517,14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243804384,90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242514,08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2618,16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1646041,60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1646041,60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1393792,00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ством получения дополнительного профе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сионального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 Губернатора Саратовской области, 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ответствии с законодательством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6630610880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6630610880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управленческих кадров для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 народного хозяйства Российской Фед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6631100000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1188792,00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Подготовка управленческих кадров для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66311R0660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1188792,00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66311R0660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1188792,00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252249,60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252249,60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252249,60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252249,60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финансов Саратовской 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9340881278,15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497849930,73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205686983,94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69010754,69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межбюджетных отношений с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ципальными образованиями области с целью повышения финансовой устойчивости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бюджетов, эффективности управления муниципальными финансами и исполнения делегированных полномочий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28974425,26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санкционированию финанс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выми органами муниципальных образований области оплаты денежных обязательств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лучателям средств областного бюджета,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ластным государственным автономным и бюджетным учреждениям, иным юридич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6630177150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28974425,26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6630177150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28974425,26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информационных ресурсов, информац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онная безопасность и техническое сопрово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дение информационных систем обеспечения бюджетных процессов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40036329,43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Сопровождение, развитие и обеспечение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формационной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безопасности информацио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систем министерства финансов области</w:t>
            </w:r>
            <w:proofErr w:type="gram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6630310010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40036329,43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6630310010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40036329,43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136676229,25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136676229,25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136676229,25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132502673,03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4061117,22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112439,00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292162946,79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174986442,31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Развитие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инициати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</w:t>
            </w:r>
            <w:proofErr w:type="gram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бюджетирования в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165986442,31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6610172100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165986442,31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6610172100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165986442,31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бюджетной грамотности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региональных мероприятий по повышению бюджетной грамотности насел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6630410030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6630410030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113440787,74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113440787,74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9015000,00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9015000,00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104425787,74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91484340,86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12941446,88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3735716,74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2995716,74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2995716,74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2995716,74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присвоению, подтвержд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нию, пересмотру кредитных рейтингов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Выплата вознаграждения (комиссии) агентам за оказание агентских услуг в сфере разм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щения, обслуживания, выкупа, обмена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гашения государственных долговых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9940309710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9940309710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68403268,95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Мобилизационная и вневойсковая подгото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68403268,95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68403268,95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68403268,95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первичного воинского учета органами местного самоуправления посел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ний, муниципальных и городских округов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9040251180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68403268,95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9040251180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68403268,95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138340,00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138340,00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21840,00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21840,00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21840,00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21840,00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и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пального долга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384107496,34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внутренн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и муниципального долга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384107496,34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384107496,34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долговыми обязательствами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384107496,34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Процентные платежи по государственному долгу области (проценты за рассрочку пог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19988715,26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19988715,26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Процентные платежи по государственному долгу области (проценты за рассрочку пог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сийской Федерации)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4564597,45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4564597,45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Процентные платежи по государственному долгу области (обслуживание долговых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зательств области, связанных с использов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нием бюджетных кредитов, полученных из федерального бюджета на финансовое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инфраструктурных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ектов)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112969478,63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112969478,63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244339391,21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244339391,21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Процентные платежи по государственному долгу области (обслуживание долговых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зательств области, связанных с использов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нием бюджетных кредитов, полученных из федерального бюджета на строительство (р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2245313,79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Обслуживание государственного (муниц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663021002D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2245313,79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8390382242,13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Дотации на выравнивание бюджетной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печенности субъектов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и муниципальных образований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4205260900,00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4205260900,00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межбюджетных отношений с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ципальными образованиями области с целью повышения финансовой устойчивости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ных бюджетов, эффективности управления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муниципальными финансами и исполнения делегированных полномочий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4205260900,00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Дотации на выравнивание бюджетной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печенности муниципальных районов (горо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округов)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6630170200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4205260900,00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6630170200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4205260900,00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1485355100,00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1455355100,00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межбюджетных отношений с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ципальными образованиями области с целью повышения финансовой устойчивости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бюджетов, эффективности управления муниципальными финансами и исполнения делегированных полномочий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1455355100,00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Дотации, связанные с особым режимом 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опасного функционирования закрытых адм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6630150100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31986000,00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6630150100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31986000,00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6630170300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1423369100,00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6630170300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1423369100,00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Дотации на премирование победителей Вс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российского конкурса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Лучшая муниципал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ная практика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9640153990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9640153990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2699766242,13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2688451949,35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межбюджетных отношений с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ципальными образованиями области с целью повышения финансовой устойчивости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бюджетов, эффективности управления муниципальными финансами и исполнения делегированных полномочий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2688451949,35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сохранения достигнутых пок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2450019014,72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2450019014,72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государственных полномочий по расчету и предоставлению дотаций посел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6630176100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88432935,30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6630176100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88432935,30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6630178110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149999999,33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6630178110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149999999,33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11314292,78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11314292,78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9640179330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11314292,78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9640179330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11314292,78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lastRenderedPageBreak/>
              <w:t>Управление по взаимодействию с прав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охранительными органами и противоде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ствию коррупции Правительства Сар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37788334,84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37757014,84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273333,00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273333,00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273333,00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полномочий по составлению (изменению) списков кандидатов в прися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9040251200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273333,00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9040251200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273333,00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37483681,84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13150128,16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работы, направленной на профила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тику правонарушений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12223072,52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ежегодного областного конкурса на звание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Лучший народный дружинник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Лучшая народная дружина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Лучший студенческий отряд правоохранительной направленности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6530110250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6530110250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лях последующей передачи в федеральную собственность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6530113350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50251,82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6530113350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14183,82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6530113350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36068,00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Изготовление информационной продукции в целях профилактики и предупреждения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шеннических действий с использованием информационно-телекоммуникационных технологий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6530113560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565360,00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6530113560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565360,00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подразделений ГУ МВД России по Саратовской области приборами измер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уровня шума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шумомерами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6530113930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66669,00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6530113930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66669,00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подразделений Управления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деральной службы войск национальной гва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дии Российской Федерации</w:t>
            </w:r>
            <w:proofErr w:type="gram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по Саратовской области служебным транспортом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6530115180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9773631,70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6530115180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9773631,70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Субвенции федеральному бюджету на 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ществление части переданных полномочий по составлению протоколов об администр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тивных правонарушениях, посягающих на общественный порядок и общественную 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опасность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6530157010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1757200,00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6530157010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1757200,00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работы по противодействию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рупции на территории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опросов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ственного мнения для оценки уровня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рупции, выявления недостатков в областном законодательстве, способствующих сове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шению коррупционных правонарушений, выявления коррупционных сфер деятельн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сти, подготовка сводного отчета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6530310280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6530310280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мер, направленных на снижение спроса на наркотики, предупреждение 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сечение преступлений в сфере незаконного оборота наркотиков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397055,64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Изготовление раздаточных материалов наглядной агитации антинаркотической направленности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6530413880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6530413880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социологических исследований общественного мнения в рамках монитори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га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наркоситуации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6530415820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85055,64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6530415820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85055,64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24333553,68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24333553,68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24333553,68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24301979,36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31574,32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экономического развития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1036469858,61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776969241,73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776969241,73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621150238,26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отдельных функций и полномочий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нистерства экономического развития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3160880,00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Статистическое обеспечение исполнител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5830310890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1899980,00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5830310890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1899980,00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ционно-технологической инфраструктуры и техническая защита информации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экономического развития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5830310900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5830310900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низация предоставления государственных и муниципальных услуг по принципу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одного окна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617989358,26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предоста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ления государственных и муниципальных услуг по принципу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одного окна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5830604114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617989358,26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5830604114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617989358,26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136932113,47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136932113,47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136932113,47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134971659,61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1856457,35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3996,51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18886890,00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18886890,00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18886890,00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18886890,00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259354316,88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малого и среднего предпринимательства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приоритетных научных исслед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ваний в сфере развития и поддержки малого и среднего предпринимательства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5830513810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5830513810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257504316,88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191171756,08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благопр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ятных условий для осуществления деятел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самозанятыми гражданами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11095000,00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говый режим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Налог на профессиональный доход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самозанятым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гражданам в рамках Центра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Мой бизнес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581I25527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8936836,73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581I25527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8936836,73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говый режим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Налог на профессиональный доход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в субъектах Российской Федерации (поддержка деятельности организаций,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мыслов, в целях оказания комплекса инфо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мационно-консультационных услуг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самоз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нятым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гражданам в рамках Центра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Мой бизнес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proofErr w:type="gram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581I25527Q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2158163,27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581I25527Q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2158163,27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условий для легкого старта и комфортного ведения би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28237232,66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говый режим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Налог на профессиональный доход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в субъектах Российской Федерации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на вовлечение в предпринимательскую деятельность граждан, желающих вести би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нес, начинающих и действующих предпр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нимателей в рамках Центра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Мой бизнес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proofErr w:type="gram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581I45527Ж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15128469,39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581I45527Ж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15128469,39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говый режим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Налог на профессиональный доход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в субъектах Российской Федерации (предоставление субсидий (грантов) субъе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там малого и среднего предпринимательства, включенным в реестр социальных предпр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нимателей, и (или) субъектам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созданным физ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ческими лицами в возрасте до 25 лет вкл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чительно)</w:t>
            </w:r>
            <w:proofErr w:type="gram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581I45527У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2496122,45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581I45527У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2496122,45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говый режим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Налог на профессиональный доход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в субъектах Российской Федерации (поддержка деятельности организаций,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мыслов, в целях оказания комплекса услуг, направленных на вовлечение в предприним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тельскую деятельность граждан, желающих вести бизнес, начинающих и действующих предпринимателей в рамках</w:t>
            </w:r>
            <w:proofErr w:type="gram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Центра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Мой бизнес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proofErr w:type="gram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581I45527Ш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5102040,82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581I45527Ш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5102040,82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деятельности организаций,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мыслов, в целях оказания комплекса услуг, направленных на вовлечение в предприним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тельскую деятельность граждан, желающих вести бизнес, начинающих и действующих предпринимателей в рамках Центра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Мой бизнес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(в рамках достижения соответств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581I4А527Ш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5510600,00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581I4А527Ш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5510600,00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Акселерация субъе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малого и среднего предпринимательства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63418877,56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говый режим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Налог на профессиональный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доход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в субъектах Российской Федерации (финансовое обеспечение затрат АО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тийный фонд для субъектов малого предпр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нимательства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полнение обязательств по поручительствам и (или) независимым гарантиям, предоста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дитных договорах, договорах займа</w:t>
            </w:r>
            <w:proofErr w:type="gram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догов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рах</w:t>
            </w:r>
            <w:proofErr w:type="gram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581I55527W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13808265,31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581I55527W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13808265,31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малого и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предпринимательства, а также физич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лиц, применяющих специальный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говый режим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Налог на профессиональный доход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в субъектах Российской Федерации (поддержка деятельности организаций,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эк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581I55527Я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42010612,25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581I55527Я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42010612,25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деятельности организаций,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зующих инфраструктуру поддержки эк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портно ориентированных субъектов малого и среднего предпринимательства (в рамках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581I5А527Я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581I5А527Я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Адресная поддержка повышения производительности труда на предприятиях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581L200000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12822142,86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субъектов 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сийской Федерации в целях достижения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зультатов национального проекта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дительность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(субсидия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Фонд развития промы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ленности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развитие регионального центра компетенций в сфере производительности труда)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581L252891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9250714,29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581L252891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9250714,29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субъектов 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сийской Федерации в целях достижения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зультатов национального проекта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дительность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(субсидия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Фонд развития промы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ленности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создание и обеспечение деятельности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фабрики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цессов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581L252892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3571428,57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581L252892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3571428,57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инвестиционной привлекательности региона и продвижение инвестиционного имиджа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Безвозмездный вклад в денежной форме в имущество общества с ограниченной 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ственностью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Бизнес-инкубатор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который не увеличивает уставный капитал общества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5830213470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5830213470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международного сотрудничества и вне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неэкономической деятельности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1738908,00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Участие области в приоритетных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конгрессно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-выставочных мероприятиях, проводимых на территории Российской Федерации и за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бежом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5830410930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1738908,00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5830410930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1738908,00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малого и среднего предпринимательства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60859595,00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ежегодного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ластного конкурса среди субъектов малого и среднего предпринимательства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Предприн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матель Саратовской губернии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затрат в связи с оказанием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ластным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бизнес-инкубатором</w:t>
            </w:r>
            <w:proofErr w:type="gram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услуг субъе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там малого предпринимательства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23013000,00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23013000,00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35095,00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5830510970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35095,00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деятельности </w:t>
            </w:r>
            <w:proofErr w:type="gramStart"/>
            <w:r w:rsidRPr="00E22614">
              <w:rPr>
                <w:rFonts w:ascii="PT Astra Serif" w:hAnsi="PT Astra Serif" w:cs="Arial"/>
                <w:sz w:val="22"/>
                <w:szCs w:val="22"/>
              </w:rPr>
              <w:t>муниципальных</w:t>
            </w:r>
            <w:proofErr w:type="gram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бизнес-инкубаторов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5830571100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5830571100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промышленности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66332560,80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проектов развития промышленности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61746100,00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программ развития промышленности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докапитализация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неко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мерческой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Фонд развития промышленности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67101R5911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61746100,00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67101R5911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61746100,00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и развитие организаций, осуществля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щих финансовую поддержку промышленных предприятий, реализующих инвестиционные проекты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4586460,80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Субсидия некоммерческой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Фонд развития промышленности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6730310980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4586460,80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6730310980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4586460,80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708512398,44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708454512,44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679411495,58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сельского хозяйства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580761152,97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Экспорт продукции агропромышленного комплекса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571T200000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5932653,07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571T252510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5932653,07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571T252510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5932653,07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региональных мероприятий по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витию отраслей агропромышленного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574828499,90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проведения профилактических мероприятий в отнош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574353500,00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574353500,00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противоэпизоотических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239999,90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239999,90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Предотвращение заноса и распространения вируса африканской чумы свиней на терр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19026020,36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Современный облик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19026020,36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территорий (создание, реконструкция (модернизация), капитальный ремонт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70104R5767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19026020,36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70104R5767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19026020,36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783566,02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783566,02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мещение ущерба, понесенного собственн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ками животных и (или) продукции животн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происхождения в результате изъятия 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вотных и (или) продукции животного прои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хождения для целей их утилизации, при ли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видации очагов особо опасных болезней 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вотных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783566,02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783566,02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78840756,23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78840756,23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организации проведения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9640177130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78840756,23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9640177130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78840756,23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29043016,86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29043016,86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29043016,86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29043016,86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28562516,86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lastRenderedPageBreak/>
              <w:t>Министерство сельского хозяйства Сар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5665856058,31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24614649,89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24614649,89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сельского хозяйства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19607600,00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региональных мероприятий по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витию отраслей агропромышленного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19607600,00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админ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стративно-хозяйственного обслуживания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19607600,00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19607600,00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Административно-хозяйственное обслуж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вание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5730115830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 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5730115830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 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5007049,89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5007049,89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4939053,89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4939053,89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67996,00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67996,00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4954705500,94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4840085389,58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сельского хозяйства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4835860018,59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отраслей и техническая модернизация агропромышле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комплекса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4073330320,05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тием товарной аквакультуры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5710110060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5710110060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тием птицеводства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5710110070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6491976,00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5710110070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6491976,00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обретением оборудования и комплектующих для масложировой отрасли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5710110080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2401535672,43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5710110080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2401535672,43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тием мясного скотоводства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5710113540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5710113540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держанием маточного поголовья овец и коз, в том числе ярок и козочек от года и старше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5710113550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14008024,00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5710113550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14008024,00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затрат, связанных с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вышением продуктивности в молочном ск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товодстве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5710115120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5710115120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(возмещение)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57101R3580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500891700,00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57101R3580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500891700,00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 производства продукции плодово-ягодных насаждений, включая посадочный материал, закладку и уход за многолетними насажден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ями (кроме виноградников), включая пито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268738384,31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268738384,31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требительских кооперативов)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28089000,00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28089000,00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 производства молока)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149818245,30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149818245,30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ку развития малых форм хозяйствования в виде грантов на развитие семейной фермы, грантов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Агропрогресс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субсидии на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мещение части затрат семейной фермы)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 переработки молока сырого крупного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гатого скота, козьего и овечьего на пищевую продукцию)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34361600,00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34361600,00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 племенного животноводства)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87240344,67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87240344,67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растениеводства)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67495300,00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67495300,00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животноводства)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 проведения агротехнологических работ, повышение уровня экологической безопа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154161510,00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154161510,00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за счет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147415742,00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147415742,00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приоритетных направлений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и развитие малых форм хозяйствования (субсидии на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 элитного семеноводства и (или) на прио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ретение семян, произведенных в рамках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деральной научно-технической программы развития сельского хозяйства на 2017 – 2030 годы)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76462315,72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57101R501Б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76462315,72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Субсидии в целях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софинансирования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ходных обязательств субъектов Российской Федерации, возникающих при предоставл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нии сельскохозяйственным товаропроизв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дителям, осуществляющим производство фруктов и ягод, компенсации ущерба,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чиненного в результате повреждения мног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летних плодовых и ягодных насаждений вследствие весенних заморозков в мае 2024 года, за счет средств резервного фонда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57101R6490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5215505,62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57101R6490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5215505,62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вестиционной деятельности в агропромы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ленном комплексе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2556517,00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части затрат на уплату проце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57102R4360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2556517,00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57102R4360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2556517,00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сельского туризма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Развитие сельского туризма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57103R3410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57103R3410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отраслей овощеводства и картофелеводства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59127100,00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2595200,00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2595200,00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30846000,00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30846000,00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увеличения производства картофеля и овощей (субсидии на провед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агротехнологических работ, повышение уровня экологической безопасности сельск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хозяйственного производства, а также на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вышение плодородия и качества почв, зан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тых картофелем)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2381600,00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2381600,00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увеличения производства картофеля и овощей (субсидии на провед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агротехнологических работ, повышение уровня экологической безопасности сельск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хозяйственного производства, а также на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вышение плодородия и качества почв, зан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тых овощными культурами открытого гру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15101800,00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15101800,00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3573100,00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3573100,00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свечивания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57104R0146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Вовлечение в оборот и комплексная мелиорация земель сельскох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зяйственного назначения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490539922,76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гидромелиоративных,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технических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агролесомелиоративных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томелиоративных мероприятий, а также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роприятий в области известкования кислых почв на пашне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57105R5980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419163500,00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57105R5980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419163500,00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гидромелиоративных,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технических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агролесомелиоративных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томелиоративных мероприятий, а также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роприятий в области известкования кислых почв на пашне за счет резервного фонда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57105R598F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62972921,35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57105R598F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62972921,35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57105R5990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8403501,41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57105R5990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8403501,41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вития виноградарства и виноделия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1418100,00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Субсидии на развитие виноградарства и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ноделия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57106R3400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1418100,00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57106R3400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1418100,00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Акселерация субъе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малого и среднего предпринимательства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571I500000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102555200,00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поддержки фермеров и развитие сельской кооперации (предоставл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ние грантов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Агростартап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571I554801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62805100,00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571I554801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62805100,00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потребительскими кооперативами)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571I554802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34648000,00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571I554802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34648000,00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поддержки фермеров и развитие сельской кооперации (осуществл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деятельности центра компетенций в сф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 сельскохозяйственной кооперации и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держки фермеров)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571I554803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5102100,00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571I554803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5102100,00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Экспорт продукции агропромышленного комплекса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571T200000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11174082,00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в области мелиор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земель сельскохозяйственного назнач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571T255680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11174082,00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571T255680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11174082,00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региональных мероприятий по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витию отраслей агропромышленного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85158776,78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34881100,00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34881100,00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информац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онно-консультационного обеспечения агр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промышленного комплекса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10663800,35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5730104104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10663800,35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информационно-просветительских и показательных меропр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35995916,43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35995916,43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реализации сельскохозяйстве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продукции товаропроизводителями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5730113410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3617960,00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5730113410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3617960,00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сельского населения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территорий (возмещение части затрат сельскохозяйственных товаропроизводит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лей по заключенным с работниками ученич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договорам и по заключенным догов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рам о целевом обучении с гражданами 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сийской Федерации, проходящими профе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сиональное обучение по сельскохозяйстве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специальностям)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70102R5763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70102R5763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4151070,99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4151070,99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4073519,99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4073519,99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77551,00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77551,00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сельского хозяйства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региональных мероприятий по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витию отраслей агропромышленного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приоритетных научных исслед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95985111,36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сельского хозяйства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1472973,00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региональных мероприятий по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витию отраслей агропромышленного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1472973,00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ционно-технологической инфраструктуры и техническая защита информации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сельского хозяйства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1472973,00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1472973,00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94370138,36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94370138,36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94370138,36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92101804,70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2268333,66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295055061,43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156893863,00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156893863,00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жилищного строительства на сельских территориях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вышение уровня благоустройства домовл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дений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156893863,00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территорий (строительство (приобрет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вающим на сельских территориях, по дог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вору найма жилого помещения)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70101R5769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156893863,00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70101R5769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156893863,00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73044198,43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73044198,43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73044198,43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70103R5766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73044198,43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70103R5766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73044198,43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65117000,00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65117000,00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жилищного строительства на сельских территориях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вышение уровня благоустройства домовл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дений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65117000,00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территорий (обустройство объектами инженерной инфраструктуры и благоустро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70101R5762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65117000,00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70101R5762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65117000,00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3515880,00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3427000,00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3427000,00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сельского населения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3427000,00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территорий (возмещение части затрат сельскохозяйственных товаропроизводит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лей, связанных с оплатой труда и прожив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нием студентов – граждан Российской Фед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рации, профессионально обучающихся по сельскохозяйственным специальностям,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влеченных для прохождения производстве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практики)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70102R5764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3427000,00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70102R5764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3427000,00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13809600,00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13809600,00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сельского хозяйства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региональных мероприятий по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витию отраслей агропромышленного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5730110090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5730110090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жилищного строительства на сельских территориях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вышение уровня благоустройства домовл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дений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ских территорий (улучшение жилищных условий граждан, проживающих на сельских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территориях (предоставление гражданам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циальных выплат на строительство (приобр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тение) жилья))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70101R5761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70101R5761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374155366,05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374155366,05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374155366,05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Современный облик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374155366,05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комплексного развития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территорий (создание, реконструкция (модернизация), капитальный ремонт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70104R5767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374155366,05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70104R5767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374155366,05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инспекция по надзору за техническим состоянием самоходных м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52088654,91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52046654,91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52046654,91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1927271,10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1927271,10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1927271,10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1927271,10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47679370,03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47679370,03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47679370,03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43459981,34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4174398,54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44990,15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2440013,78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2438013,78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2438013,78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2438013,78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инвестиционной политики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857747111,97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35516544,99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35516544,99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22030706,50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22030706,50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22030706,50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22020606,50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13485838,49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13485838,49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13485838,49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11705815,26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1758023,23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822176566,98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822176566,98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822176566,98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благопр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ятного инвестиционного климата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779214800,00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Безвозмездный вклад в денежной форме в имущество акционерного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Корп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рация развития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кот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рый не увеличивает уставный капитал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5810210700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565314800,00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5810210700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565314800,00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Безвозмездный вклад в денежной форме в имущество общества с ограниченной 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ственностью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Управляющая компания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лыпинский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индустриальный парк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который не увеличивает уставный капитал общества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5810214250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5810214250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инвестиционной привлекательности региона и продвижение инвестиционного имиджа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42961766,98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ежегодного областного конкурса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Инвестор года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246250,00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246250,00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Участие в инвестиционных выставках, фор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мах и других мероприятиях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2531910,98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2531910,98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инвестиционной деятельн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1456106,00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5830210710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1456106,00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Безвозмездный вклад в денежной форме в имущество акционерного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Корп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рация развития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кот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рый не увеличивает уставный капитал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ства, на финансовое обеспечение затрат, св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занных с участием Саратовской области в Петербургском международном экономич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ском форуме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5830212760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5830212760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специальных программ Пр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20457306,36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20413806,36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20413806,36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20413806,36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20413806,36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20413806,36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20400922,20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12384,16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62042942,18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61978542,18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61978542,18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55862083,98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55862083,98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55862083,98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54146398,89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1707891,05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7794,04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6116458,20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6116458,20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осуществлению региональн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9640176510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6116458,20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9640176510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6116458,20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Уполномоченный по защите прав пре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принимателей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8650910,83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8650910,83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8650910,83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8650910,83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8650910,83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8650910,83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8469650,83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181260,00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по управлению имуществом С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168227657,03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96007371,19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96007371,19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25258440,00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государственных полномочий в сфере имущественных и земельных отношений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25258440,00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осущест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5830104108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23175740,00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5830104108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23175740,00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хранения, использования учетно-технической документации и 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ставления содержащихся в ней сведений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5830114240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2082700,00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5830114240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2082700,00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70406166,19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70406166,19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70406166,19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68806540,35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1599625,84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в сфере регулирования имущ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и земельных отношений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260365,00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260365,00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9440103800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9440103800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9440106500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59915,00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9440106500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59915,00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мероприятий, необходимых для предоставления земельных участков,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дарственная собственность на которые не разграничена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9440108630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9440108630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59490387,84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59490387,84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59404745,84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плексных кадастровых работ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16221761,50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комплексных кадастровых работ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58101R5110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16221761,50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58101R5110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16221761,50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государственных полномочий в сфере имущественных и земельных отношений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43182984,34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проведения государственной кадастровой оценки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недвижимости, расположенных на терр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5830104107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37392150,00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5830104107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37392150,00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государственной кадастровой оценки объектов недвижимости, распол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5830113850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5790834,34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5830113850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5790834,34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в сфере регулирования имущ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и земельных отношений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землеустройству и земл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пользованию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9440106700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9440106700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12665398,00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12665398,00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12665398,00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обществе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транспорта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12665398,00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Изъятие земельных участков и расположе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на них объектов недвижимости для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601R779130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12665398,00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601R779130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12665398,00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природных ресурсов и эк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логии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567304690,44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468550602,41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76998824,71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51517424,71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Сохранение уникал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водных объектов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23002143,28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Улучшение экологического состояния гидр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графической сети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621G850900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23002143,28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621G850900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23002143,28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мизация всех видов антропогенного возде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ствия на экосистему, сохранение биологич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ского разнообразия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28515281,43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водных отношений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6230151280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28515281,43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6230151280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28515281,43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25381400,00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25381400,00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ремонтно-восстановительных работ (текущего ремонта) на бесхозяйных гидр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технических сооружениях, пострадавших в период весеннего половодья, в целях 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преждения чрезвычайных ситуаций на терр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тории соответствующих муниципальных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25381400,00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25381400,00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391551777,70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357679862,54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Сохранение лесов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621GА00000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22830600,00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621GА54290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19409000,00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621GА54290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19409000,00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запаса лесных семян для 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совосстановления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621GА54310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621GА54310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специализированных учреждений органов государственной власти субъектов Российской Федерации лесопожарной техн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кой и оборудованием для проведения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 мероприятий по охране лесов от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621GА54320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3110900,00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621GА54320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3110900,00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спроса на отечественные беспилотные ави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ционные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621Y400000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4499649,00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621Y451270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4499649,00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621Y451270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4499649,00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охраны, защиты и воспроизводства лесов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330349613,54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ции, содержания и оснащения мобилизац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онных групп по тушению лесных пожаров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6230204106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101649775,78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6230204106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101649775,78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6230204201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6230204201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16755200,00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6230204201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6230211560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302889,39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6230211560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302889,39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(организация сан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тарно-оздоровительных мероприятий и лес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патологических обследований в лесах)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15931200,00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15931200,00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(проведение ухода за лесами)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338900,00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338900,00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(разработка прое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лесохозяйственных мероприятий и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использования лесов)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(обеспечение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полнения переданных полномочий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37586587,63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32722640,23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4863947,40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(обеспечение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полнения переданных полномочий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 государственным казенным учреждением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99176660,74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79739242,99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19429917,75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(совершенствов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и разработка документов лесного план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рования)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6230253450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57299400,00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6230253450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57299400,00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21280949,04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21280949,04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21280949,04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21280949,04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12590966,12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109456,00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109456,00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109456,00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12481510,12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12481510,12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5028522,24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7452987,88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98260288,03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23254578,68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22142494,19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мизация всех видов антропогенного возде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ствия на экосистему, сохранение биологич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ского разнообразия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22142494,19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6230104105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13332900,00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6230104105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13332900,00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Выявление природных комплексов 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для организации особо охраняемых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родных территорий регионального значения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 родников и экологических троп особо охраняемых природных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рий регионального 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Мониторинг окружающей среды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Экоаналитический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899738,20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899738,20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Экологическое образование, просвещение и повышение экологической культуры насел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580246,92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580246,92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Установление предельно допустимой рекр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ационной емкости особо охраняемых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родных территорий регионального 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6230111680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6230111680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Подготовка документов для внесения свед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в Единый государственный реестр 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движимости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6230113370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95942,40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6230113370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95942,40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природных комплексов, объектов и ресурсов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6230113660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5833666,67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6230113660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5833666,67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405838,64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405838,64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низацию и проведение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дератизационных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роприятий на территории памятника прир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ды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Кумысная поляна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405838,64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405838,64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706245,85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156245,90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150237,90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150237,90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549999,95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ластными государственными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71093,07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71093,07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478906,88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478906,88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охраны окружающей среды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мизация всех видов антропогенного возде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ствия на экосистему, сохранение биологич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ского разнообразия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Красной книги Саратовской области (выявление новых редких видов и регистр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 новых мест обитания видов растений и животных, занесенных в Красную книгу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6230110150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охраны окружа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щей среды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74905709,35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7509469,69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Чистая страна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4709469,69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Ликвидация несанкционированных свалок в границах городов и наиболее опасных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накопленного вреда окружающей среде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621G152420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4709469,69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621G152420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4709469,69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Сниж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объемов образования отходов произво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и потребления, развитие индустрии их утилизации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Актуализация территориальной схемы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щения с отходами Саратовской области и ее электронной модели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6230311570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6230311570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67396239,66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67396239,66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67396239,66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61541264,83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5854314,83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охраны, защиты и воспроизводства лесов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(обеспечение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полнения переданных полномочий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отдельных полномочий 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 лесных отношений (обеспечение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полнения переданных полномочий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 государственным казенным учреждением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361600,00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6230251295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361600,00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944834063,14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2558967,50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2558967,50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2558967,50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2558967,50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нансовое обеспечение затрат областного го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ударственного учреждения Саратовской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Безопасный регион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закупку тов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ров, работ и услуг в качестве специальной меры в сфере экономики на основании заявки территориального органа Министерства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роны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954019902М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954019902М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нансовое обеспечение затрат областного го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ударственного учреждения Саратовской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Безопасный регион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закупку тов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ров, работ и услуг в рамках исполнения 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ствующего соглашения с администрацией муниципального округа муниципального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разования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Сватовский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муниципальный округ Луганской Народной Республики в целях обеспечения аварийного электроснабжения системы водоснабжения города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954019993Л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1442897,50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954019993Л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1442897,50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нансовое обеспечение затрат областного го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ударственного учреждения Саратовской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Безопасный регион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закупку тов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ров, работ и услуг в рамках исполнения 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ствующего соглашения со Сватовским рай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 Луганской Народной Республики в 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лях обеспечения теплоснабжением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тельного учреждения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954019996Л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91770,00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954019996Л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91770,00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безопасность и правоохран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799901283,33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112601877,54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112601877,54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регионал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системы оповещения населения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 о чрезвычайных ситуациях природного и техногенного характера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100394390,53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Реконструкция региональной системы оп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вещения населения Саратовской области о чрезвычайных ситуациях природного и 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ногенного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6410111900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76499800,95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6410111900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76499800,95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подсистемы информационной 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опасности региональной автоматизированной системы централизованного оповещения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6410111910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23894589,58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6410111910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23894589,58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2656671,73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размещения и содержания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зерва средств индивидуальной защиты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нов дыхания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6430110210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2656671,73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6430110210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2656671,73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уровня оповещения населения и 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гирования экстренных оперативных служб при чрезвычайных ситуациях и происш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ствиях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9550815,28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Эксплуатационно-техническое обслуживание действующей региональной системы опов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6430310230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9550815,28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6430310230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9550815,28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территории от чрезв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687299405,79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611544315,24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332775753,77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ОГУ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Безопа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ный регион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127039578,78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108556347,34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18358680,09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124551,35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ОГУ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Служба спасения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205736174,99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173457639,02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30657046,97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1621489,00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234817951,47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ОГУ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Противопожарная служба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6430204205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222094618,14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6430204205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210027655,48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6430204205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11432951,66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6430204205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634011,00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техники для тушения пожаров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6430210220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12723333,33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6430210220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12723333,33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уровня оповещения населения и 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гирования экстренных оперативных служб при чрезвычайных ситуациях и происш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ствиях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43950610,00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функционирования системы вызова экстренных оперативных служб по единому номеру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112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(системы-112)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6430310240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43950610,00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6430310240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43950610,00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56253308,80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56253308,80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56253308,80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51672735,88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4330572,92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для оплаты услуг по перевозке грузов для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жизнедеятельности населения и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становления объектов инфраструктуры на территории Луганской Народной Республики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954019909Л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954019909Л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18231781,75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153066,00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23866,00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23866,00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18078715,75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18078715,75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18078715,75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12659654,94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12659654,94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12275868,94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12266058,94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ОГУ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Безопа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ный регион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56540,00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56540,00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ОГУ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Служба спасения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ОГУ ДПО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УМЦ ГОЧС и ПБ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11813118,94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9946614,00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1760506,94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6430104204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105998,00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ОГУ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Противопожарная служба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6430204205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6430204205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383786,00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383786,00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269386,00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269386,00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129714157,37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129714157,37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129714157,37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129714157,37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гашение задолженности по исполнительным документам, выданным на основании суде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актов о возмещении материального ущерба, причиненного в результате пожара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19275237,00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19275237,00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полнение работ по аккумуляции (закачке) воды в пруды и водохранилища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104831230,00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104831230,00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полнение неотложных аварийно-восстановительных работ, связанных с ли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видацией последствий чрезвычайной ситу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5607690,37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5607690,37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44145889665,64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11683400,00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11683400,00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11683400,00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11683400,00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954019913Л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11683400,00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954019913Л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11683400,00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42947700718,67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7609107796,14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7609107796,14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328796666,25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муниципальных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317448681,22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317448681,22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 территорий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11347985,03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11347985,03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дошкольного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7204554021,91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частным дошкол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образовательным организациям на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мещение затрат на обеспечение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20603700,00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20603700,00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юридическим 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цам (за исключением субсидий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 (муниципальным) учреждениям), индивидуальным предпринимателям, 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ществляющим образовательную деятел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ность по программам дошкольного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7174500,00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7174500,00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расходов за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смотр и уход за детьми дошкольного возра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из многодетных семей в государственных образовательных организациях, реализу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образовательную программу дошкол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5130213290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5130213290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5130276700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6839327429,75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5130276700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6839327429,75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Частичное финансирование расходов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смотр и уход за детьми дошкольного возра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в муниципальных образовательных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низациях, реализующих основную общеобр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зовательную программу дошкольного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5130276900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33767521,44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5130276900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33767521,44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расходов за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смотр и уход за детьми дошкольного возра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из многодетных семей в муниципальных образовательных организациях, реализу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образовательную программу дошкол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5130278750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303498470,72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5130278750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303498470,72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Укре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материально-технической базы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75312107,98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75312107,98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75312107,98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кадров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условий для повышения квалиф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5130812930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5130812930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5130812930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29555216438,97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29549698078,97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2101846244,70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соответствия требованиям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дерального государственного стандарта,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торико-культурного наследия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106804461,06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106804461,06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оснащение музеев боевой славы в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2866850,00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2866850,00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муниципальных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423403538,96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423403538,96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спортивных залов муниципальных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95773163,16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95773163,16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оснащение музеев боевой славы в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46999993,29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46999993,29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транспортных средств для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ревозки обучающихся муниципальных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4411355,67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4411355,67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мероприятий, направленных на антитеррористическую защищенность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5726122,04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5726122,04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 территорий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27988725,40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27988725,40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Устройство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спортивного ядра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образовательного учреждения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64719399,18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64719399,18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оборудованием, мебелью, инве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тарем, средствами обучения и воспитания, а также оснащение библиотечного фонда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5110178870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14304026,00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5110178870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14304026,00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спортивных объектов (зданий, строений,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оружений) на территории объектов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478118451,15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478118451,15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51101R7500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681858549,88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51101R7500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681858549,88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51101R7501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79847191,08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51101R7501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79847191,08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реализации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 по модернизации школьных систем образования (средства для достижения пок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зателей результативности)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51101А7500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69024417,83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51101А7500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69024417,83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Современная школа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1718748180,29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(обновление материально-технической базы) оборудованием, средств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обучения и воспитания общеобразов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организаций, в том числе осущест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ляющих образовательную деятельность по адаптированным основным общеобразов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тельным программам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511E151720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115571538,29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511E151720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92603610,29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511E151720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22967928,00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мероприятий по осуществлению единовременных компенс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ционных выплат учителям, прибывшим (п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511E152560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511E152560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511E153050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180000306,91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511E153050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180000306,91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511E155200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297776700,00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511E155200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297776700,00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511E172131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13496910,66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511E172131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13496910,66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511E172132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194100837,03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511E172132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194100837,03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общеобразовательных организациях (в рамках достижения соответствующих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27695600,80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27695600,80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общеобразовательных организациях (в рамках достижения соответствующих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351534367,67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351534367,67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общеобразовательных организац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ях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2203342,77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2203342,77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подготовительных мероприятий для оснащения оборудованием, расходными материалами, средствами обучения и восп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тания в государственных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учреждениях (в рамках достижения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6353800,00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6353800,00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подготовительных мероприятий для оснащения оборудованием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общеобразовательных учреждений для детей с ограниченными возможностями здоровья (в рамках достижения соответств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4702700,00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4702700,00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условий для функционирования детских технопарков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Кванториум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ципальных общеобразовательных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циях (в рамках достижения соответствующих задач федерального проекта) (за исключен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12380600,00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12380600,00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условий для функционирования детских технопарков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Кванториум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ципальных общеобразовательных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циях (в рамках достижения соответствующих задач федерального проекта) (в части расх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12048130,90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511E1А1727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12048130,90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организациях в связи с ростом числа обучающихся, вызванным демографическим фактором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511E1А3050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251536466,85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511E1А3050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251536466,85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организациях в целях опережающего финансового обеспечения расходных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 области (в рамках достижения соо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511E1А5200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69556115,28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511E1А5200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69556115,28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новых мест в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организациях (в рамках достижения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511E1А5201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164790763,13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511E1А5201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164790763,13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Успех каждого ребе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18345656,65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сти, занятий физической культурой и 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 в образовательных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511E250980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18037400,00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511E250980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16397600,00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511E250980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1639800,00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(обновление материально-технической базы) оборудованием, средств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обучения и воспитания образовательных организаций различных типов для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дополнительных общеразвивающих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грамм, для создания информационных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стем в образовательных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511E251710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308256,65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511E251710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308256,65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Цифровая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тельная среда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133307632,55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511E452130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122123538,69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511E452130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110737806,24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511E452130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11385732,45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внедрения цифр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вой образовательной среды в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и муниципальных общеобразовательных организациях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11184093,86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10458693,86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спроса на отечественные беспилотные ави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ционные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8498220,60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оснащения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организаций, реализующих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разования и дополнительные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ные программы, оборудованием для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образовательных процессов по разрабо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ке, производству и эксплуатации беспило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авиационных систем (в рамках достиж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511Y4А0470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8498220,60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511Y4А0470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7498220,60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511Y4А0470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воспитания и социализации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32829512,00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условий для адаптации воспита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ников государственных организаций из числа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4634890,00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129890,00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27994622,00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27994622,00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общего и дополнительного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25223344710,81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организациями, в том числе для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чающихся по адаптированным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программам, организациями дополн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5130304131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2292899991,18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5130304131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2292899991,18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10500689,28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179835,08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9170854,20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 развитие региональной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стемы оценки качества образования, в том числе развитие национально-региональной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системы независимой оценки качества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образования через реализацию пилотных региональных проектов и создание наци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нальных механизмов оценки качества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  <w:lang w:val="en-US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87378632,16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24345659,16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62985900,00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обучающихся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щеобразовательных областных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учреждений, за исключением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176163136,15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176163136,15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субсидии частным общео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разовательным организациям, осуществля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щим образовательную деятельность по им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ющим государственную аккредитацию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новным общеобразовательным программам, на возмещение затрат на обеспечение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зовательной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72420900,00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72420900,00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частным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мещение затрат на обеспечение горячим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3973967,70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3973967,70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14662177,14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120142,40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13542034,74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Единовременные выплаты педагогическим р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ботникам, прибывшим (переехавшим) на работу в сельские населенные пункты, рабочие посе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5130313450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5130313450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Поощрительные выплаты водителям школ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автобусов государственных общеобраз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5130315160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1087016,20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5130315160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1087016,20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образовательной деятельности муниципальных общеобразов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19659891368,24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19659891368,24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питания отдельным катег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риям обучающихся в муниципальных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организациях, реализующих образовательные программы начального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279592936,38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279592936,38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Поощрительные выплаты водителям школ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автобусов муниципальных общеобраз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5130379190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17660089,60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5130379190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17660089,60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никам государственных и муниципальных общеобразовательных организаций, 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зующих образовательные программы начального общего образования,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тельные программы основного общего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зования, образовательные программы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общего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51303R3030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1499095373,57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51303R3030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1439551207,95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51303R3030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59544165,62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51303R3040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1073927334,06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51303R3040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1073927334,06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образовательных организациях (государственные образовательные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51303R3041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19091099,15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51303R3041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19091099,15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Укре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материально-технической базы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285474799,54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29148044,44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29148044,44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256326755,10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256326755,10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держка одаренных детей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22303123,83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областных мероприятий с 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ренными детьми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4339715,23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217400,00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4122315,23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региональных этапов всеро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сийских мероприятий с одаренными детьми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5846177,05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446177,05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8098831,55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4283759,35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3815072,20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государственной поддержки,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ощрение одаренных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1316100,00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 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1316100,00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выплат (поощрение) педаг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гическим работникам образовательных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низаций области по результатам регионал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и заключительного этапов Всеросси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олимпиады школьников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2302400,00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олимпиадных заданий для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этапа Всероссийской олимпиады школьников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5130512920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держка учащихся с ограниченными возмо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4999998,00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5131012960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4999998,00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5131012960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4999998,00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в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образования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Усиление антитеррористической защище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объектов социальной сферы, подв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домственных министерству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718360,00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718360,00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718360,00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718360,00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523141394,41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523141394,41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191021952,10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соответствия требованиям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дерального государственного стандарта,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нитарным нормам и правилам, требованиям противопожарной и антитеррористической безопасности государственных учреждений в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сфере образования, в том числе объектов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торико-культурного наследия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муниципальных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67091559,96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67091559,96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работ по сохранению 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способлению объектов культурного наследия к современным условиям в области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5110176880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5110176880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 территорий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170392,14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5110178740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170392,14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Успех каждого ребе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95980286,53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по реализации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общеобразовательных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511E204139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93537834,81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511E204139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93537834,81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(обновление материально-технической базы) оборудованием, средств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обучения и воспитания образовательных организаций различных типов для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дополнительных общеразвивающих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грамм, для создания информационных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стем в образовательных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511E251710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2442451,72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511E251710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2442451,72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Цифровая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тельная среда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53125522,02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511E452130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18540368,64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511E452130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18540368,64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функционирования центров цифрового образования детей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IT-куб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(в рамках достижения соответствующих задач федерального проекта) (за исключением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5133923,91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5133923,91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функционирования центров цифрового образования детей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IT-куб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29451229,47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29451229,47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общего и дополнительного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4489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120136143,70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организациями, в том числе для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чающихся по адаптированным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программам, организациями дополн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5130304131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117634275,00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5130304131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117634275,00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социально орие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тированным некоммерческим организациям, предоставляющим услуги по дополнител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ному образованию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1814173,30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1814173,30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программ для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5130312890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687695,40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5130312890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687695,40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Укре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материально-технической базы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62877490,06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58617490,06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58617490,06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3336579252,27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3331494252,27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179608000,00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соответствия требованиям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дерального государственного стандарта,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торико-культурного наследия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179608000,00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179608000,00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Профессионалитет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54371730,56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номными учреждениями в целях оказания государственных услуг центрами опережа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щей профессиональной подготовки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5110204140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44893" w:rsidRPr="00E22614" w:rsidRDefault="0034489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28507860,00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5110204140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28507860,00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организаций, реализующих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граммы среднего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вания, современной материально-технической базой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5110213190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13504320,00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5110213190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13504320,00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развития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тельно-производственных центров (класт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ров) на основе интеграции образовательных организаций, реализующих программы сре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него профессионального образования, 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ганизаций, действующих в реальном секторе экономики, в рамках федерального проекта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Профессионалитет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(средства для достиж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51102А6010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12359550,56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51102А6010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12359550,56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Цифровая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тельная среда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963090,00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внедрения цифр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вой образовательной среды в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и муниципальных общеобразовательных организациях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963090,00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511E4А2131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963090,00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спроса на отечественные беспилотные ави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ционные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11357320,00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центрами практич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подготовки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511Y413460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1357320,00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511Y413460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1357320,00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оснащения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организаций, реализующих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разования и дополнительные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ные программы, оборудованием для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образовательных процессов по разрабо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ке, производству и эксплуатации беспило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авиационных систем (в рамках достиж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6C7451" w:rsidRPr="00E22614" w:rsidRDefault="006C7451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511Y4А0470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511Y4А0470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воспитания и социализации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137683613,19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137683613,19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137683613,19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Укре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материально-технической базы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53802000,00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53802000,00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5130415420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53802000,00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2873975998,52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5130604132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2521356264,69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5130604132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2521356264,69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демонстрационного экзамена в качестве итоговой государственной аттест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выпускников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5130612390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15619998,78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5130612390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15619998,78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комплексной системы професси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ориентации молодежи, направле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на повышение привлекательности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 профессионального образования,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ся и студентов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5130612840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10348000,00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5130612840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10348000,00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Поощрение педагогических работников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области, занявших призовые места на региональных этапах Всероссийских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курсов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5130613510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5130613510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гическим работникам государственных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организаций, реализующих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разовательные программы среднего профе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сионального образования, в том числе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105036064,81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105036064,81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Стипендиальное обеспечение и другие 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221115670,24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221115670,24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держка учащихся с ограниченными возмо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19732500,00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Мероприятия государственной программы Российской Федерации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Доступная среда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51310R0270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19732500,00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51310R0270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19732500,00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в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образования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Усиление антитеррористической защище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объектов социальной сферы, подв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домственных министерству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133103123,00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133021923,00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8052473,00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соответствия требованиям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дерального государственного стандарта,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торико-культурного наследия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8052473,00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5110112210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8052473,00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Современная школа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9535750,00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центрами непреры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повышения профессионального масте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педагогических работников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511E104138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9535750,00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511E104138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9535750,00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общего и дополнительного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 развитие региональной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образования через реализацию пилотных региональных проектов и создание наци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нальных механизмов оценки качества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114355200,00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5130604132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114355200,00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5130604132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114355200,00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кадров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Внедрение методов комплексного планир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 объемов и структуры подготовки 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5130812830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5130812830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65533550,00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65533550,00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данско-патриотическое воспитание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6830112740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6830112740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но-патриотическое воспитание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64963550,00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54021050,00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54021050,00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Военно-патриотическая ориентация и 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граждан к военной службе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10654500,00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10654500,00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областных государственных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6830214230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6830214230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Гранты в форме субсидий федеральным го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ударственным образовательным организац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ям высшего образования на реализацию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роприятий программы стратегического ак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демического лидерства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Приоритет – 2030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5130613570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5130613570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1625019163,88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1206210667,90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129630683,04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Укрепление, модернизация материально-технической базы и благоустройство терр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торий организаций отдыха детей, распол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женных на территории муниципальных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зований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5110179180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5110179180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современной инфраструктуры для отдыха детей и их оздоровления путем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ведения некапитальных строений, сооруж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(быстровозводимых конструкций), а также при проведении капитального ремонта объектов инфраструктуры организаций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дыха детей и их оздоровления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51101R4940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103630683,04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51101R4940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103630683,04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Современная школа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в целях оказания услуг психолого-педагогической, методич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в свои семьи детей, оставшихся без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511E113180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511E113180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спроса на отечественные беспилотные ави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ционные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276331284,73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образовательных организаций, реализующих основные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ные программы, за исключением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программ дошкольного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образовательные программы среднего профессионального образования и дополн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тельные образовательные программы, обор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дованием для реализации образовательных процессов по разработке, производству и эксплуатации беспилотных авиационных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511Y450470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276331284,73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511Y450470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276331284,73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воспитания и социализации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695442209,00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центрами психолого-педагогического и медико-социального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провождения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5130104133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531969618,82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5130104133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531969618,82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условий для адаптации воспита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ников государственных организаций из числа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дов на оплату труда, уплату страховых взн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 по обязательному социальному страхов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в государственные внебюджетные 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ды Российской Федерации, обеспечение 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штатных работников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5130177120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103581309,68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5130177120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103581309,68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56455280,50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56455280,50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дошкольного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22703582,07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ализующих образовательную программу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школьного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5130277800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22703582,07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5130277800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22703582,07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общего и дополнительного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72595433,11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организациями, в том числе для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чающихся по адаптированным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программам, организациями дополн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5130304131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27673800,00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5130304131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27673800,00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обучающихся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щеобразовательных областных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учреждений, за исключением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5130312280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выплат ежемесячного денежн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вознаграждения советникам директоров по воспитанию и взаимодействию с детскими общественными объединениями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 общеобразовательных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ций, профессиональных образовательных организаций субъектов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ции, муниципальных общеобразовательных организаций и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20719441,35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20230632,06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488809,29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организации предоставления питания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дельным категориям обучающихся в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лению компенсации стоимости горячего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тания родителям (законным представителям) обучающихся по образовательным програ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раста в муниципальных образовательных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24149591,76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24149591,76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1230479,62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выплат ежемесячного денежн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вознаграждения советникам директоров по воспитанию и взаимодействию с детскими общественными объединениями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 общеобразовательных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ций, профессиональных образовательных организаций субъектов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ции, муниципальных общеобразовательных организаций и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1230479,62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1230479,62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финансовой грамотности населения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5130712480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5130712480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защиты прав потребит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лей финансовых услуг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5130712500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кадров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4893172,00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Выплата стипендии Губернатора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 студентам целевого обучения, получающим образование в профессионал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организациях и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организациях высшего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5130813490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4578000,00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5130813490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4578000,00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затрат по целевому обучению в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5130878320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315172,00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5130878320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315172,00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отдельных функций и полномочий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нистерства образования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733824,33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технической защите информации, составляющей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ственную тайну, и информации ограниченн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доступа, не составляющей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ную тайну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5130912940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733824,33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5130912940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733824,33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63412650,00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отдыха и оздоровления детей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63412650,00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49482650,00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49482650,00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5230711131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5230711131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161748094,86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питание граждан Российской Федерации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161748094,86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мероприятий по обеспечению деятельности советников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11538168,74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11538168,74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обеспечению деятельности советников директора по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питанию и взаимодействию с детскими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щественными объединениями в общеобраз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681EВ51790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150209926,12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681EВ51790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146090773,94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681EВ51790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4119152,18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19233754,85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19233754,85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19233754,85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18349736,85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884018,00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83214462,50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83214462,50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82003361,43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80597780,30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1363298,13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42283,00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разовании, об ученых степенях и ученых 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1088342,07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1088342,07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мероприятий по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ственному контролю (надзору) в сфере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зования, лицензированию и государственной аккредитации образовательной деятельности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организаций, осуществляющих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тельную деятельность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122759,00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122759,00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72721906,49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72721906,49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72721906,49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61323159,55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11364118,53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34628,41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4831678,28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4831678,28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4831678,28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4831678,28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13645949,00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2062388,00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2060388,00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2060388,00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11583561,00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11583561,00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11583561,00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1140291638,16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Единовременное денежное пособие выпус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никам профессиональных образовательных организаций и образовательных организаций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высшего образования, прибывшим на работу в образовательные организации, распол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женные в сельской местности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5130612380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5130612380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1136391638,16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1136391638,16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воспитания и социализации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659678725,84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Выплата единовременного пособия при всех формах устройства детей, лишенных род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тельского попечения, в семью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573066,43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573066,43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Ежемесячные денежные средства на 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117728391,99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117728391,99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семей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96589894,13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96589894,13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Ежемесячные денежные выплаты на 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441982519,09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441982519,09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1435082,37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5130112460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1435082,37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дов на обеспечение деятельности по сохр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нению, содержанию и ремонту пустующих жилых помещений, закрепленных за детьми-сиротами и детьми, оставшимися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5130177140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1369771,83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5130177140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1369771,83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дошкольного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474767328,45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родительской платы за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смотр и уход за детьми в государственных образовательных организациях, реализу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основную общеобразовательную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520969,46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520969,46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и обучение которого по общеобразов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тельной программе дошкольного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осуществляется на дому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6325166,08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5130212230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6325166,08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родительской платы за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смотр и уход за детьми в образовательных организациях, реализующих 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5130277900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467921192,91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5130277900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467921192,91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общего и дополнительного образования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1945583,87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стоимости горячего питания родителям (законным представителям)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чающихся по образовательным программам начального общего образования на дому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тей-инвалидов и детей, нуждающихся в дл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тельном лечении, которые по состоянию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ровья временно или постоянно не могут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сещать образовательные организации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1945583,87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5130377160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1945583,87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46213908,81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46213908,81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5110172900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42313908,81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42313908,81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19429633,00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19429633,00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текущего и капитального ремонта муниципальных 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19018957,90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19018957,90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оснащение и укрепление материально-технической базы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3865317,91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3865317,91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культуры Саратовской 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4109948344,27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155521381,42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155521381,42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155521381,42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туристич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144217846,42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юридическим 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цам или индивидуальным предпринимателям на возмещение затрат при создании модул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некапитальных средств размещения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561J115640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561J115640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56140408,00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56140408,00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Единая субсидия на достижение показателей государственной программы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дерации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туризма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ная поддержка общественных инициатив юридических лиц (за исключением неко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мерческих организаций, являющихся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дарственными (муниципальными) учрежд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ниями) и индивидуальных предпринимат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лей)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5518358,10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5518358,10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Единая субсидия на достижение показателей государственной программы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дерации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туризма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ная поддержка развития инфраструктуры 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14824489,80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14824489,80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Единая субсидия на достижение показателей государственной программы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дерации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туризма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ная поддержка и продвижение событийных мероприятий)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20918367,35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13033204,00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7885163,35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Единая субсидия на достижение показателей государственной программы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дерации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туризма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ная поддержка на реализацию региональных программ по развитию общественной терр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тории муниципального образования, в том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числе мероприятий (результатов) по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стройству туристского центра города на 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ритории муниципального образования 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ответствии с туристским кодом центра гор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да)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40816223,17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561J155583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40816223,17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кламно-информационная деятельность в сфере туризма, направленная на формиров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единого туристического информацио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пространства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11303535,00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Субсидия автономной некоммерческой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Туристский информационный центр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рекламно-информационную деятельность в сфере 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ризма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5630412200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9452200,00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5630412200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9452200,00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Субсидия автономной некоммерческой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Туристский информационный центр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организацию и проведение культурно-познавательных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роприятий в области туризма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5630413390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1851335,00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5630413390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1851335,00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1532051465,01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957087901,31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105920,00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условий и охраны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105920,00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специальной оценки условий труда в государственных учреждениях,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культуры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5430512190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105920,00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5430512190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105920,00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862985313,48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культурной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57852723,72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48966329,04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48966329,04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8886394,68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8886394,68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 нового уровня развития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культуры (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Культурная среда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50592857,14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 (приобретение музыкальных инструме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оборудования и материалов для детских школ искусств по видам искусств и профе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сиональных образовательных организаций)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551A155199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50592857,14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551A155199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34056122,45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551A155199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16536734,69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развития образования в сф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 культуры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711744775,37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образовательн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учреждениями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711744775,37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711744775,37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укрепления материально-технической базы учреждений в сфере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42794957,25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24820000,00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24820000,00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17974957,25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5531279150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17974957,25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883672,25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883672,25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областных государственных учреждений в сфере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883672,25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883672,25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282879,00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282879,00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282879,00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282879,00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224590,00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224590,00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Усиление антитеррористической защище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объектов учреждений в сфере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224590,00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224590,00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92605526,58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147643,58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144643,58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144643,58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92457883,00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92457883,00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92457883,00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503865570,84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11092997,41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11092997,41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Ежемесячное денежное вознаграждение за классное руководство (кураторство) педаг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гическим работникам государственных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организаций, реализующих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разовательные программы среднего профе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сионального образования, в том числе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11092997,41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11092997,41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467657269,35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культурной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развития образования в сф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 культуры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463032269,35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образовательн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учреждениями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446274746,80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446274746,80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7691327,86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7691327,86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Стипендиальное обеспечение и другие 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9066194,69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9066194,69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укрепления материально-технической базы учреждений в сфере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3224000,00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3224000,00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5531215420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3224000,00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областных государственных учреждений в сфере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Усиление антитеррористической защище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объектов учреждений в сфере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535671,44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питание граждан Российской Федерации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535671,44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мероприятий по обеспечению деятельности советников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535671,44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535671,44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23040632,64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45932,64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45932,64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45932,64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22994700,00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22994700,00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22994700,00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70461562,99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26013,00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условий и охраны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26013,00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специальной оценки условий труда в государственных учреждениях,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культуры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5430512190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26013,00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5430512190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26013,00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70383529,99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культурной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4385000,00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развития образования в сф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 культуры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65998529,99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образовательн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учреждениями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65998529,99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65998529,99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584429,87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584429,87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отдыха и оздоровления детей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584429,87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5230711132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584429,87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5230711132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584429,87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выплат ежемесячного денежн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вознаграждения советникам директоров по воспитанию и взаимодействию с детскими общественными объединениями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 общеобразовательных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ций, профессиональных образовательных организаций субъектов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ции, муниципальных общеобразовательных организаций и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2414188497,84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2352711128,49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49176,78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условий и охраны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49176,78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специальной оценки условий труда в государственных учреждениях,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культуры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5430512190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49176,78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5430512190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49176,78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2145774750,61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театральной деятельности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30065730,34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55101R4660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12583707,86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55101R4660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55101R4660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8343707,86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Поддержка творческой деятельности и 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55101R5170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17482022,48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55101R5170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7785322,48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55101R5170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9696700,00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Сохранение культу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и исторического наследия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10628314,61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 (комплектование книжных фондов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ципальных общедоступных библиотек)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55102R5191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10628314,61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55102R5191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9128314,61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55102R5191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культурной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271144040,76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19593266,21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19593266,21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19040900,00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5510411620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19040900,00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5510474020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87243814,04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5510474020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87243814,04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ремонта, технич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5510474030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2028084,22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5510474030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2028084,22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 территорий учреждений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5510478690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4143676,97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5510478690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4143676,97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работ по сохранению 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способлению объектов культурного наследия к современным условиям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5510478880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32840703,82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5510478880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32840703,82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школ креативных индустрий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55104R3530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61697415,73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55104R3530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61697415,73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развития и укрепления матер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55104R4670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34556179,77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55104R4670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34556179,77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развития и укрепления матер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ально-технической базы домов культуры в населенных пунктах с числом жителей до 50 тысяч человек (средства для достижения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55104А4670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55104А4670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 нового уровня развития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культуры (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Культурная среда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310283088,19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Создание модельных муниципальных би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лиотек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театров юного зрителя и теа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 кукол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3246646,41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3246646,41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126236629,16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126236629,16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 (модернизация региональных и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14520337,07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551A155195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14520337,07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 (создание многофункциональных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бильных культурных центров)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551A155198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9994591,84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551A155198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9994591,84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региональных и муниципальных театров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25428571,43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25428571,43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Техническое оснащение региональных и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ниципальных музеев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40816326,53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40816326,53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Реконструкция и капитальный ремонт реги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нальных и муниципальных музеев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22967752,80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551A155970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22967752,80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развития сети учреждений культурно-досугового типа (с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здание и модернизация учреждений культу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но-досугового типа (в рамках достижения соответствующих задач федерального прое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551A1А5131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38951925,61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551A1А5131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38951925,61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условий для развития сети учреждений культурно-досугового типа (с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551A1А5132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13120307,34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551A1А5132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13120307,34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условий для реализации творческого потенциала нации (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Творческие люди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6108163,28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551A255192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2142857,15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551A255192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2142857,15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отрасли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 (государственная поддержка лучших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551A255194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765306,13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551A255194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765306,13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социально орие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тированным некоммерческим организациям на финансовое обеспечение затрат на оказ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общественно полезных услуг в области культуры (в целях достижения дополнител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результата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551A2Д0274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551A2Д0274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Цифровизация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услуг и формирование информационного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странства в сфере культуры (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Цифровая культура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2244907,20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551A354530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2244907,20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551A354530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2244907,20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Музеи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237355064,87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музеями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5530404124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237355064,87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5530404124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237355064,87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671186859,24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театрами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5530504125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671186859,24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5530504125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671186859,24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цертные организации и цирковые коллект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237324382,55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концертными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ганизациями и цирковыми коллективами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5530604126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237324382,55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5530604126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237324382,55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лиотеки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146086016,17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библиотеками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5530704127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146086016,17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5530704127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146086016,17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турно-досуговые учреждения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194295985,83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5530804128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194295985,83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5530804128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194295985,83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развития образования в сф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 культуры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организации и проведения мероприятий образовательн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учреждениями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5530904129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творческого развития детей и молодежи в сфере культуры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Выплаты стипендий одаренным детям и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лодежи и поощрение педагогам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5531011580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3666000,00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5531011580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3666000,00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Субсидия автономной некоммерческой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Туристский информационный центр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организацию туристических поездок учащихся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 культуры и искусства Саратовской области, которым назначена именная губернаторская стипендия для 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ренных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5531013940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5531013940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кадрового потенциала сферы культуры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5755000,00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5531111590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5755000,00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5531111590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5755000,00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висимая оценка качества условий оказания услуг в сфере культуры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5531311630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5531311630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ляризация культурных традиций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12824197,57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мероприятий,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5531411640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12824197,57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5531411640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5531411640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12554197,57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2004309,87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2004309,87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областных государственных учреждений в сфере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2004309,87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6330212170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2004309,87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9128217,11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9128217,11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9128217,11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9128217,11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Усиление антитеррористической защище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объектов учреждений в сфере культ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193692774,12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193692774,12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188424798,78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188424798,78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5267975,34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5267975,34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культуры, кинем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61477369,35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61477369,35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61477369,35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61477369,35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59821622,93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1655746,42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8187000,00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8187000,00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8187000,00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8187000,00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8187000,00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8187000,00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цифрового развития и св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зи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3065373420,40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3065290890,40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165638704,16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62276817,88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мирование электронного правительства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41634293,01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тивности государственного управления, вз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имодействия гражданского общества и би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неса с органами государственной власти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6130110350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9913000,00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6130110350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9913000,00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формационной системы многофункционал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центров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6130110360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24514322,01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6130110360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24514322,01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функционирования и развития государственной информационной системы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Цифровой сервис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Карта жителя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6130113620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4713451,00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6130113620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4713451,00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Оказание содействия военному комиссариату Саратовской области в целях развития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формационной инфраструктуры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6130115130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2493520,00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6130115130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2493520,00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20642524,87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рования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985488,96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985488,96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Осуществление материально-технического обеспечения деятельности проектного офиса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Центр управления регионом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включая вопросы размещения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2935558,57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2935558,57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и развития государственной информационной системы обеспечения градостроительной деятельн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6130213610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12404511,04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6130213610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12404511,04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формационной системы с применением 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ровых регламентов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61302R0280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4316966,30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61302R0280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4316966,30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40045964,77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40045964,77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40045964,77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35821764,97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4224199,80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63315921,51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63315921,51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63315921,51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35197963,48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28117958,03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2899652186,24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2899652186,24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условий для функционирования центра обработки 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2899652186,24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технологического присоедин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Центра обработки данных Публичного акционерного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Сбербанк России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расположенного в Саратовской области, к сетям электроснабжения публичного акци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Федеральная сетевая компания –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Россети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cубсидия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обществу с ограниченной ответственностью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ИнфоТех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Балаково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финансовое обеспечение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трат, связанных с технологическим прис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единением Центра обработки данных Пу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личного акционерного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Сбербанк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расположенного в Саратовской области, к сетям электроснабжения публичного акци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Федеральная сетевая компания –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Россети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58103R3880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2899652186,24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58103R3880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2899652186,24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82530,00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82530,00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82530,00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82530,00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82530,00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82530,00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223678552,44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218891302,44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55535200,00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55535200,00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уровня информационной открытости органов государственной власти и увелич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доли населения области, имеющего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можность получения официальной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55535200,00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издания 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тературно-художественного журнала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Волга - XXI век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6630504111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612600,00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6630504111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612600,00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вых актов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6630504112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6134200,00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6630504112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6134200,00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сфере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48788400,00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48788400,00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19711100,00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19711100,00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уровня информационной открытости органов государственной власти и увелич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доли населения области, имеющего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можность получения официальной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19711100,00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вых актов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6630504112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6630504112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сфере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19045700,00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19045700,00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143645002,44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97846766,74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досту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социально значимой информации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87599608,88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6610210780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2014000,00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6610210780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6610210780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6610215190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34372677,40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6610215190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34372677,40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Размещение социально значимой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печатных средствах массовой инфо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мации, учрежденных органами местного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моуправления, и в сетевых изданиях данных печатных средств массовой информации, учрежденных органами местного самоупра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6610278600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49875300,00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6610278600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49875300,00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Размещение информации о деятельности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областной Думы и депутатов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областной Думы в средствах ма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6610298731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1337631,48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6610298731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1337631,48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уровня информационной открытости органов государственной власти и увелич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доли населения области, имеющего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можность получения официальной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10247157,86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обучающих семинаров для представителей средств массовой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при участии профессиональных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творческих конкурсов в сфере журналистики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Присуждение премии и стипендии Губерн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тора области в сфере журналистики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Дня российской печати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краткосрочных социальных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кламных кампаний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Субсидия на издание Книги Памяти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2030100,00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2030100,00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областного конкурса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Лучшие книги года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209699,98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24699,98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процесса модернизации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формационно-технологической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1964875,00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1964875,00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Обеспечение функционирования сайта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 Памяти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1289482,90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1289482,90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областного конкурса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Лучший руководитель муниципального издания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6630510840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сфере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6630598710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30141405,06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30141405,06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30141405,06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29768209,53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373195,53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15656830,64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15656830,64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954019903М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7769890,64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954019903М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7769890,64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954019907М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4130940,00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954019907М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4130940,00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нансовое обеспечение затрат на закупку 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варов, работ и услуг в рамках исполнения действующего соглашения со Сватовским районом Луганской Народной Республики, в том числе транспортных услуг по их 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ке, в целях закупки печатной информацио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продукции на территории Сватовского района Луганской Народной Республики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954019908Л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954019908Л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нансовое обеспечение затрат на закупку 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варов, работ и услуг в рамках исполнения действующего соглашения с администрацией муниципального округа муниципального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разования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Сватовский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муниципальный округ Луганской Народной Республики, в том чи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 транспортных услуг по их доставке, в 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лях закупки информационной печатной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дукции на территории муниципального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зования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Сватовский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муниципальный округ Луганской Народной Республики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изг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товление информационной печатной проду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рамках проведения мероприятий по информированию населения о правилах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ведения при воздушном нападении и атаке беспилотных воздушных судов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954019992Ч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954019992Ч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4751250,00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4751250,00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4751250,00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4751250,00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мещение наружной информационной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дукции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954017901М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4751250,00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954017901М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4751250,00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35067802,91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35067802,91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35067802,91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583200,00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583200,00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рования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583200,00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583200,00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34484602,91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34484602,91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34484602,91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32344142,87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2140460,04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спорта Саратовской обл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2518213080,29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89182740,32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27815748,18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гическим работникам государственных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организаций, реализующих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разовательные программы среднего профе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сионального образования, в том числе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27034548,18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укрепление материально-технической базы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государственных учреждений в сфере физ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высших достижений. Подготовка спортивн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резерва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5630104134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5630104134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18639900,00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в сфере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туры, спорта и образования спортивной направленности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4714648,18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1524774,58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1524774,58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Стипендиальное обеспечение и другие 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3189873,60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3189873,60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36540,00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61330452,14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23694,77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23694,77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выплат ежемесячного денежн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вознаграждения советникам директоров по воспитанию и взаимодействию с детскими общественными объединениями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 общеобразовательных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ций, профессиональных образовательных организаций субъектов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ции, муниципальных общеобразовательных организаций и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23694,77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23694,77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56439199,79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22499999,79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благоустройство территории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5210112510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5210112510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5210112860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17499999,79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5210112860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17499999,79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отдыха и оздоровления детей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33939200,00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33939200,00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33939200,00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268682,26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питание граждан Российской Федерации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268682,26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Финансовое обеспечение мероприятий по обеспечению деятельности советников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268682,26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268682,26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4598875,32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4598875,32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Субсидия АНО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Спортивно-оздоровительный центр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Березка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пог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кредиторской задолженности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шлых лет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4598875,32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4598875,32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в сфере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туры, спорта и образования спортивной направленности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выплаты ежемесячного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жизненного денежного содержания спорт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5630312610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5630312610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2423870839,97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155457267,97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151792335,60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укрепление материально-технической базы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64674300,00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государственных учреждений в сфере физ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64674300,00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64674300,00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высших достижений. Подготовка спортивн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резерва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85598035,60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5630104134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84193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85598035,60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5630104134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85598035,60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деятельности министерства спорта области и реализация государственной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 в сфере физической культуры и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Изготовление и размещение социальной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кламы, направленной на привлечение нас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 области к занятиям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турой и спортом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для представителей электронных и печатных средств массовой информации, коллегий по вопросам деятел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исполнительного органа области в сфере физической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5630598720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5630598720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2377870,13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2377870,13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2377870,13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2377870,13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1287062,24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1287062,24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1287062,24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1287062,24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333262647,15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324942786,55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укрепление материально-технической базы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176737786,55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государственных учреждений в сфере физ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13415500,00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13415500,00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Развитие инфраструктуры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85104173,58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85104173,58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5610172820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22528910,00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5610172820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22528910,00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5610178950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5610178950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развитию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фраструктуры физической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5610178970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37689202,97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5610178970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37689202,97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– норма жи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44280100,00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561P513140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44280100,00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561P513140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44280100,00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Масс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вый спорт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88711100,00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5630204135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88711100,00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5630204135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88711100,00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в сфере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туры, спорта и образования спортивной направленности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материального стимулиров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отдельных тренеров по итогам провед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значимых официальных физкультурных мероприятий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деятельности министерства спорта области и реализация государственной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 в сфере физической культуры и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14713800,00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Организационно-методическое сопровожд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реализации программ и проектов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14713800,00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5630512590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14713800,00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2782500,00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2782500,00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деятельность в сфере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2782500,00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2782500,00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5537360,60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5537360,60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5537360,60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5537360,60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1905882681,33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1882868614,17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укрепление материально-технической базы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142198938,07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государственных учреждений в сфере физ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66984547,90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5610112620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66984547,90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титеррористической безопасности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5610114120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13999990,70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5610114120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13999990,70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Субсидия АНО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ХОККЕЙНЫЙ КЛУБ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приобретение комплекта профессиональных хоккейных бортов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5610114400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25214410,00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5610114400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25214410,00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титеррористической безопасности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5610174110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35999989,47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5610174110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35999989,47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– норма жи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27184800,00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спортивных соревнований 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стеме подготовки спортивного резерва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561P513150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6910900,00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561P513150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6910900,00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561P550810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6648500,00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561P550810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6648500,00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спортивного оборудования и инвентаря для приведения организаций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полнительного образования со специальным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наименованием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спортивная школа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испол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зующих в своем наименовании слово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оли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пийский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709" w:type="dxa"/>
            <w:vAlign w:val="bottom"/>
          </w:tcPr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841933" w:rsidRPr="00E22614" w:rsidRDefault="00841933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561P552290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13625400,00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561P552290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13625400,00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высших достижений. Подготовка спортивн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резерва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1709004876,10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5630104134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924884239,90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5630104134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924884239,90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антидопинговых мероприятий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5630112520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1100700,00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5630112520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1100700,00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5630112530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5630112530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Грантовая поддержка развития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области отдельных видов спорта (спо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тивных дисциплин)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5630112540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781019936,20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5630112540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781019936,20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в сфере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туры, спорта и образования спортивной направленности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Выплата ежемесячных специальных стипе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материального стимулиров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23014067,16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23014067,16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13974700,00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13974700,00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9039367,16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9039367,16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29268243,52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2821739,00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– норма жи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информационно-коммуникационной кампании в целях проп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ганды физической культуры и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561P513160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561P513160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деятельности министерства спорта области и реализация государственной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 в сфере физической культуры и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451739,00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Интеграция региональных информационных систем в сфере спорта с государственной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формационной системой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5630515150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451739,00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5630515150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451739,00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26446504,52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26446504,52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26446504,52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25644433,61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802070,91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19197853994,01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32725817,24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Анализ и мониторинг системы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обследов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имущественного комплекса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5931004109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5931004109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202580,00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32523237,24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32523237,24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6079737,24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5804735,44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5804735,44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275001,80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275001,80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ластными государственными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26443500,00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3207330218,00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3207330218,00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1308445721,61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тие территории бывшего аэропорта Саратов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Центральный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Кировском районе г.Саратова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1305269921,06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Субсидия обществу с ограниченной 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ственностью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Государственное жилищное строительство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виде безвозмездного вклада в денежной форме в имущество хозяйстве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ческим присоединением к сетям электр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снабжения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5310198012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1281147238,99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5310198012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1281147238,99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Субсидия обществу с ограниченной 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ственностью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Государственное жилищное строительство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виде безвозмездного вклада в денежной форме в имущество хозяйстве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общества, который не увеличивает уставный капитал общества, на финансовое обеспечение затрат, связанных со строител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ством и проектированием транспортной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фраструктуры в границах территории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5310198014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24122682,07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5310198014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24122682,07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отдельных функций и полномочий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нистерства строительства и жилищно-коммунального хозяйства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3175800,55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Техническое сопровождение Информацио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системы управления проектами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ственного заказчика в сфере строительства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5330711940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3175800,55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5330711940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3175800,55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1898687214,83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развитию инфраструктуры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1898687214,83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Субсидия государственному унитарному предприятию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Облас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ная инженерная защита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увеличение уставного фонда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6210115140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3106996,62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6210115140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3106996,62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щихся к капитальным вложениям в объекты государственной (муниципальной) собстве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субъектов Российской Федерации (Б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регоукрепление Волгоградского водохран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лища на участке от первого причала до сол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г.Саратов (1 этап))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62101R1132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903977910,00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62101R1132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903977910,00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щихся к капитальным вложениям в объекты государственной (муниципальной) собстве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субъектов Российской Федерации (Б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регоукрепление Волгоградского водохран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лища на участке от первого причала до сол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г.Саратов (2 этап))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62101R1133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331977330,00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62101R1133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331977330,00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щихся к капитальным вложениям в объекты государственной (муниципальной) собстве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субъектов Российской Федерации (Б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регоукрепление Волгоградского водохран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лища на участке от первого причала до сол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г.Саратов (3 этап)),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62101R113F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561797760,00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62101R113F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561797760,00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щихся к капитальным вложениям в объекты государственной (муниципальной) собстве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субъектов Российской Федерации (Б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регоукрепление Волгоградского водохран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лища на участке от первого причала до сол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Затон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г.Саратов (1 этап))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62101А1132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97827218,21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62101А1132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97827218,21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197281,56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197281,56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197281,56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197281,56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5682553739,71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2844582574,70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2769812620,56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усто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чивого сокращения непригодного для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живания жилищного фонда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2480444803,47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жилищного фонда с учетом необход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531F367483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1130773035,73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531F367483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1130773035,73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жилищного фонда с учетом необход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531F367484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1349671767,74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531F367484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1349671767,74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развития жилищного стро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тельства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31115313,41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Субсидия некоммерческой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Фонд защиты прав граждан – участников долевого строительства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 обеспечение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5330110450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18777992,12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5330110450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18777992,12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Субсидия в виде имущественного взноса в имущество публично-правовой компании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Фонд развития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5330113790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12337321,29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5330113790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12337321,29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государственной политики в области жилищно-коммунального хозяйства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258252503,68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Субсидия некоммерческой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Фонд капитального ремонта общего имущ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в многоквартирных домах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обеспечение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5330210470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158252584,61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5330210470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158252584,61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Снос аварийных, расселенных домов, пом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щений, нежилых зданий, сооружений, иных объектов жилищного фонда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5330275200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99999919,07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5330275200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99999919,07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74769954,14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8501,44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8501,44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8501,44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74761452,70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по объектам государственного жилищного 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в области жилищного хозя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4761452,70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4617308,60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144144,10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882001051,06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614646818,88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Ремонт и развитие водопроводной сети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205184029,00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Ремонт и развитие водопроводной сети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5310272920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205184029,00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5310272920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205184029,00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Чистая вода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409462789,88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и реконструкция (модерниз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531F552430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408623944,47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531F552430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408623944,47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и реконструкция (модерниз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ция) объектов питьевого водоснабжения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531F5А2430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838845,41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531F5А2430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838845,41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267354232,18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267354232,18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работ по восстановлению систем водоснабжения населения и (или) водоотв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210411158,90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210411158,90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работ по развитию систем вод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снабжения, в том числе питьевого и технич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ского назначения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17271387,57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17271387,57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работ по восстановлению и моде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низации систем теплоснабжения и горячего водоснабжения населенных пунктов,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социальной сферы,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39671685,71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39671685,71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975409311,00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137936699,97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137936699,97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государственного задания государственным бюджетным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ждением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Областная инженерная защита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сфере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6430104142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12602900,00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6430104142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12602900,00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затрат при осуществлении 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6430111980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125333799,97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6430111980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125333799,97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комфортной горо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среды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836202611,03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фортной городской среды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691F200000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836202611,03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комфортной городской среды в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лых городах и исторических поселениях - победителях Всероссийского конкурса 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ших проектов создания комфортной горо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среды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691F254240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199405060,00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691F254240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199405060,00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программ формирования совр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менной городской среды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691F255550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636797551,03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691F255550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636797551,03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роприятия по благоустройству дворовых 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риторий – оборудование детских игровых и спортивных площадок, а также на огражд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детских игровых площадок</w:t>
            </w:r>
          </w:p>
        </w:tc>
        <w:tc>
          <w:tcPr>
            <w:tcW w:w="70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E1705C" w:rsidRPr="00E22614" w:rsidRDefault="00E1705C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роприятия по благоустройству территорий скверов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980560802,95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429863626,89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государственной политики в области жилищно-коммунального хозяйства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400712709,93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Субсидия государственному унитарному предприятию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Облв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доресурс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увеличение уставного фонда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5330213340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33019717,62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5330213340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33019717,62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недополученных доходов в св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5330214140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367692992,31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5330214140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367692992,31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мероприятий по обеспечению жильем отдельных категорий граждан в соответствии с областным законодательством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16693229,36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государственного задания государственным бюджетным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ждением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государственным жилищным фондом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(сбор и обработка инфо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мации о выполнении условий договоров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циального найма жилых помещений)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5330504110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16693229,36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5330504110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16693229,36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отдельных функций и полномочий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нистерства строительства и жилищно-коммунального хозяйства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11863687,60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5330710580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227573,20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5330710580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227573,20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ционно-технологической инфраструктуры и техническая защита информации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строительства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5330710590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4186587,29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5330710590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4186587,29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5330710600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3878464,11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5330710600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3878464,11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5330713420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3571063,00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5330713420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3571063,00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мероприятий по регистрации зон сан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тарной охраны в Управлении Федеральной службы государственной регистрации, 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дастра и картографии по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работ по описанию местопол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5330910650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5330910650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315609833,38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315609833,38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затрат на предупреждение чре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отведению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6430111990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37620003,38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6430111990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37620003,38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Субсидия государственному унитарному предприятию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Облв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доресурс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финансовое обеспечение затрат по проведению мероприятий, предупрежд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ющих возникновение чрезвычайных ситу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ций, которые могут привести к нарушению функционирования объектов жизнеобеспеч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при предоставлении услуг населению по водоснабжению и водоотведению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6430113440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277989830,00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6430113440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277989830,00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148307239,55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148307239,55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148307239,55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146681306,22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1625933,33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86780103,13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86780103,13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20418424,21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20418424,21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954019902Л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37968480,00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954019902Л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37968480,00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954019904Л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954019904Л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954019912Л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585774,50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954019912Л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585774,50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954019995Л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1766900,00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954019995Л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1766900,00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954019997Л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25690524,42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954019997Л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25690524,42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44859414,63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7737302,90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7737302,90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7737302,90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954019998Л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7737302,90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954019998Л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7737302,90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36950111,73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36950111,73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36950111,73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954019905Л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36950111,73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954019905Л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36950111,73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культурной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E170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работ по сохранению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культурного наследия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5510478240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5510478240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138713141,86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138713141,86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138713141,86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138713141,86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954019903Л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138713141,86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954019903Л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138713141,86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4091280144,16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894883201,45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894883201,45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мероприятий по обеспечению жильем отдельных категорий граждан в соответствии с областным законодательством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516224058,12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многодетным семьям на строительство (приобретение)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мещения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5330510540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247023679,49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5330510540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247023679,49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ственность бесплатно, денежной выплаты взамен предоставления им земельного учас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 в собственность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5330510560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43079522,02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5330510560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43079522,02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на строительство (пр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обретение) жилого помещения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5330511920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2269358,44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5330511920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2269358,44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на строительство (пр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5330511930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35704816,00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5330511930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35704816,00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участникам строител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многоквартирных домов, которые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знаны пострадавшими от действий (безде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ствия) строительной организации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88992534,17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5330512110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88992534,17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денежной выплаты мног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детным семьям на приобретение (строител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ство) жилого помещения взамен предоста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 жилого помещения по договору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ального найма из государственного жили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фонда области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5330512810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65859359,00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5330512810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65859359,00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гражданам на приобр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5330512820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33294789,00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5330512820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33294789,00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мероприятий по обеспечению жильем отдельных категорий граждан в соответствии с федеральным законодательством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283822698,00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гражданам, покину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шим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г.Херсон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5330610570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272201448,00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5330610570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272201448,00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новленных Федеральным законом от 12 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варя 1995 года № 5-ФЗ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ветеранах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ответствии с Указом Президента Российской Федерации от 7 мая 2008 года № 714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 обеспечении жильем ветеранов Великой Отечественной войны 1941-1945 годов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5330651340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3022920,00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5330651340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3022920,00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новленных Федеральным законом от 12 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варя 1995 года № 5-ФЗ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ветеранах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5330651350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5848272,00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5330651350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5848272,00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новленных Федеральным законом от 24 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ября 1995 года № 181-ФЗ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социальной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щите инвалидов в Российской Федерации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5330651760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2750058,00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5330651760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2750058,00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доступности ипотечных займов для отдельных категорий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94836445,33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гражданам на возм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85313692,74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772421,87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84541270,87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педагогическим 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никам, проживающим и работающим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области, на частичное возмещение расходов на оплату процентов по ипотечному займу (кредиту) на приобретение (строител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ство) жилых помещений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71596,43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409,05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71187,38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работникам бюдже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сферы на возмещение расходов на опл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 процентов по ипотечному займу (кредиту) на приобретение (строительство) жилых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9181156,16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82358,39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9098797,77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Техническое сопровождение работы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граммного комплекса в целях предоставл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5330810640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3196396942,71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3196396942,71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мероприятий по обеспечению жильем молодых семей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59928134,89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Дополнительные социальные выплаты мол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дым семьям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5330310500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669838,50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5330310500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669838,50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53303R4970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59258296,39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53303R4970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59258296,39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мероприятий по обеспечению жильем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3136468807,82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тей, оставшихся без попечения родителей, из специализированного государственного 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лищного фонда по договорам найма специ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лизированных жилых помещений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5330410510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456534686,06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5330410510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456534686,06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лого помещения в собственность, удостов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ряемые именным свидетельством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5330410520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618342112,00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5330410520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618342112,00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Выплаты детям-сиротам и детям, оставши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ся без попечения родителей, лицам из числа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ния родителей, на приобретение благоустр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енного жилого помещения в собственность или для полного погашения предоставленн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на приобретение жилого помещения кр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дита (займа) по договору, обязательства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емщика по которому обеспечены ипотекой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5330411010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1876015489,76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5330411010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1876015489,76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детей-сирот и детей, оставши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ся без попечения родителей, лиц из числа детей-сирот и детей, оставшихся без попеч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родителей, жилыми помещениями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53304R0820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185576520,00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53304R0820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185576520,00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5950391518,41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5950391518,41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739133679,01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Жилье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570250327,08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программ развития жили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531F150210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465312474,45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531F150210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465312474,45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Стимулирование программ развития жили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строительства субъектов Российской Федерации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531F1А0210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104937852,63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531F1А0210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104937852,63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развития жилищного стро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тельства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68883351,93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нию) для жилищного строительства гражд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нам, имеющим трех и более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5330179410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68883351,93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5330179410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68883351,93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государственной политики в области жилищно-коммунального хозяйства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изъятию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недвижимости для реконструкции 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нейных объектов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5330278330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5330278330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экономического потенц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ала и повышение инвестиционной привлек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региона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5045142,78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инвестиционной привлекательности региона и продвижение инвестиционного имиджа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5045142,78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Подведение объектов водоснабжения и вод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отведения к земельным участкам, распол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женным в муниципальных районах, име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статус особой экономической зоны 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нико-внедренческого типа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5830279160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5045142,78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5830279160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5045142,78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5674357,00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развитию инфраструктуры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5674357,00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противооползневых,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берего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- 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склоноукрепительных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тации и ее экспертизу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6210178260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1619690,00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6210178260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1619690,00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строительству систем водоотведения на объектах здрав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охранения, в том числе на разработку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ектно-сметной документации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6210178720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4054667,00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6210178720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4054667,00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99999990,85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гоэффективности и энергосбережения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99999990,85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мероприятий в области 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6310179140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99999990,85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6310179140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99999990,85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комфортной горо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среды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3800692357,23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условий для комфортного проживания граждан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3800692357,23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6910178121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2339154792,99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6910178121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2339154792,99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благоустройству территорий (2 этап)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6910178122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249980215,93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6910178122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249980215,93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6910178123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110042196,78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6910178123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110042196,78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специализированной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техники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работ по благоустройству и поддержанию в надлежащем санитарном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стоянии территории городских округов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6910178980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Реализация мероприятий по благоустройству дворовых территорий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г.Саратове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г.Энгельсе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69101RР970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651515151,53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69101RР970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651515151,53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48010088,94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48010088,94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здание условий по обеспечению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образовательных организаций до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рокачественной питьевой водой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14499830,00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14499830,00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капитального ремонта пешеходных мостовых сооружений, отнесенных к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там благоустройства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4569881,41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4569881,41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ведение мероприятий, связанных с газифик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цией, теплоснабжением, переводом квартир в многоквартирных жилых домах на индив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дуальное газовое отопление, включая расх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ды на разработку (приобретение) проектно-сметной документации и её экспертизу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10465766,61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10465766,61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роприятия по обеспечению неотложных 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рийно-восстановительных работ общего имущества в многоквартирных домах,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страдавших в результате атак беспилотных воздушных судов и их последствий на терр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тории Саратовской области в связи с пров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дением специальной военной операции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954017991Ч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18474610,92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954017991Ч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18474610,92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1251835902,60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1251835902,60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мероприятий, связанных с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мещением (финансовым обеспечением)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ходов по созданию, реконструкции и моде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низации объектов водоснабжения и водоо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ведения в рамках концессионного соглаш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9640174120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897295195,44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9640174120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897295195,44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содействия в повышении эффе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тивности управления имуществом, наход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щимся в муниципальной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транспортной (автомобильные дороги) инфраструктурой земельных учас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ков, предоставленных (подлежащих 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ставлению) для жилищного строительства гражданам, имеющим трех и более детей, на территории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п.Воробьевка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муниципального образования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Город Саратов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20741426,98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20741426,98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коммунальной (водоснабжение) и транспортной (автомобильные дороги)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фраструктурой земельных участков, 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п.Воробьевка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п.Жасминный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п.Рейник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ниципального образования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Город Саратов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24597992,95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24597992,95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социально значимых проектов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9640179170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94681267,30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9640179170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94681267,30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мероприятий, связанных с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платой обязательств МУПП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Саратоввод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канал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по мировому соглашению для предотвращения банкротства предприятия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964017Б100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206920019,93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964017Б100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206920019,93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93371843,19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43242028,77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43242028,77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3997420,00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условий для гармонизации межнаци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нальных отношений и этнокультурного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вития народов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3997420,00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мониторинга межнациональных отношений и раннего предупреждения межнациональных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фликтов на территории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5530211410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5530211410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циональных отношений, совместно с наци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нально-культурными автономиями и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 ориентированными некоммерческими организациями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5530211670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2312420,00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5530211670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2312420,00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2969881,43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работы, направленной на профила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тику правонарушений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2969881,43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субсидии казачьим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ствам, принимающим участие в охране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щественного порядка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6530110660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2969881,43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6530110660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2969881,43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риально-техническое, информационное,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фессиональное совершенствование органов местного самоуправления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социологического мониторинга результатов деятельности органов местного самоуправления городских округов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ципальных районов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6630713590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6630713590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6184133,15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государственного учреждения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Апп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 Общественной палаты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6184133,15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5756704,53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4122096,86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1633487,67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8940193200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427428,62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8940193200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427428,62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28690594,19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28690594,19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28690594,19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28672977,55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17616,64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функций и 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мочий государственного учреждения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Апп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 Общественной палаты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8940104200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50087714,42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социальной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50087714,42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50087714,42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институтов гражданского общества и поддержка социально ориентированных 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коммерческих организаций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50087714,42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поддержке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циально ориентированных некоммерческих организаций, связанных с реализацией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 полезных (социальных) проектов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5231111400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50087714,42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5231111400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5231111400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49987114,42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28872350284,03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4368145,73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4368145,73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4368145,73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105050,48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44558,62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44558,62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60491,86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60491,86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4077095,25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2964043,32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2964043,32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1113051,93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1113051,93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ластными государственными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35259210,00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Мобилизационная и вневойсковая подгото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35259210,00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35259210,00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35259210,00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954019901М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35259210,00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954019901М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35259210,00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28821448185,30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9779767956,60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9686600892,16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обществе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транспорта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2886381501,55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в целях обесп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чения реализации инфраструктурных прое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направленных на комплексное развитие городского наземного электрического тран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порта и автомобильного транспорта общего пользования, выполнение работ по освещ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благоустройству территорий, а также на закупку автобусов, приводимых в движ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электрической энергией от батареи,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ряжаемой от внешнего источника (электр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601R754013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352510714,28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601R754013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352510714,28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поддержка в целях обесп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чения реализации инфраструктурных прое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направленных на комплексное развитие городского наземного электрического тран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порта и автомобильного транспорта общего пользования, выполнение работ по освещ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благоустройству территорий, а также на закупку автобусов, приводимых в движ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электрической энергией от батареи,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ряжаемой от внешнего источника (электр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601R754014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1908595000,01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601R754014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1908595000,01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601R779340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625275787,26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601R779340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625275787,26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и развитие транспортного комплекса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6800219390,61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организации транспортного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служивания населения на территории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6030104209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18820120,37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6030104209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14522665,01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6030104209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3130932,96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6030104209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1166522,40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перевозок пассажиров речным транспортом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27504870,30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27504870,30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перевозок пассажиров автом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бильным транспортом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188241015,00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188241015,00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недополученных доходов,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никающих от применения регулируемых 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рифов на пассажирские перевозки, 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ществляемые железнодорожным транспо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 в пригородном сообщении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780985552,26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780985552,26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транспорта и дорожного хозяйства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1007408,20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1007408,20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авиаперевозчикам недопол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ченных доходов от осуществления реги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98580808,38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6030112080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98580808,38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организационно-правовых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приятий, связанных с оформлением, 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кой (перегоном) и хранением приобретенн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пассажирского транспорта общего польз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6030112770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3595072,82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6030112770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3360048,82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6030112770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235024,00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перевозок пассажиров горо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наземным электрическим транспортом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6030114260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48653974,44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6030114260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48653974,44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судов для перевозки пассаж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 речным транспортом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6030114270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6030114270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Безвозмездный вклад в денежной форме в имущество акционерного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тральная диспетчерская служба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который не увеличивает уставный капитал общества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6030114460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63614393,64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6030114460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63614393,64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6030178170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3451503072,00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6030178170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3451503072,00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специализированной техники для обслуживания трамвайной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подвижного состава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75971751,56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75971751,56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бесперебойного функционир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6030178910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390433623,60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6030178910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390433623,60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бесперебойного функционир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 городского автомобильного транспо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6030179210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256518394,74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6030179210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256518394,74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подвижного состава пасс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6030197010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935726499,99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6030197010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935726499,99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подвижного состава пасс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жирского транспорта общего пользования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60301К7010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49062833,31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60301К7010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49062833,31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12684959,61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транспортного обслуживания жителей отдаленных районов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12684959,61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6631014320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12684959,61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6631014320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12684959,61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77588997,45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77588997,45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77588997,45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74923177,53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2659930,94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5888,98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2854368,22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2854368,22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транспортной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транспортной инфраструктуры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2854368,22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2854368,22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38739,16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38739,16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38739,16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38739,16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19041488494,70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18167882455,09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развитию автомобильных дорог регионального, межмуниципального и местного значения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1280511938,68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Проектно-изыскательские, научно-иссле</w:t>
            </w:r>
            <w:r w:rsidR="003C080B" w:rsidRPr="00E22614">
              <w:rPr>
                <w:rFonts w:ascii="PT Astra Serif" w:hAnsi="PT Astra Serif" w:cs="Arial"/>
                <w:sz w:val="22"/>
                <w:szCs w:val="22"/>
              </w:rPr>
              <w:softHyphen/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дова</w:t>
            </w:r>
            <w:r w:rsidR="003C080B" w:rsidRPr="00E22614">
              <w:rPr>
                <w:rFonts w:ascii="PT Astra Serif" w:hAnsi="PT Astra Serif" w:cs="Arial"/>
                <w:sz w:val="22"/>
                <w:szCs w:val="22"/>
              </w:rPr>
              <w:softHyphen/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тельские, опытно-конструкторские раб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по объектам строительства и реконстру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на автомобильных дорогах общего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зования регионального и межмуниципальн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значения и искусственных сооружений на них, находящихся в государственной со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ственности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601021202D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601021202D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11900000,00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Строительство автомобильной дороги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Донгуз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– с.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Колояр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Балтайском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 Вол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ском районах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601021203D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1109100,00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601021203D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1109100,00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путепровода через железн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дорожные пути на км 3+500 дороги Ново-Астраханское шоссе (от ул. Политехнич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ской до поворота на Кумысную поляну) в муниципальном образовании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Город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601021215D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601021215D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144916004,35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144916004,35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общего пользования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значения в границах городских округов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601027184D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601027184D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601027185D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601027185D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ули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но-дорожной сети городских поселений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ласти, включающих города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601027186D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149999952,79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601027186D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149999952,79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общего пользования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значения в границах городских посел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601027187D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167396760,13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601027187D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167396760,13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дорожно-эксплуатационной техникой муниципальных районов и горо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округов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601027188D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177590547,45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601027188D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177590547,45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на автомобильных дорогах общего пользования местного значения в границах муниципал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районов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601027189D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24749960,24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601027189D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24749960,24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 увеличение пропускной спосо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сети автомобильных дорог общего пользования местного 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601027190D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83582078,84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601027190D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83582078,84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дорожно-эксплуатационной техники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601027194D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32471248,34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601027194D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32471248,34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общего пользования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значения городских поселений области, входящих в состав Саратовской агломерации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601027195D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601027195D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мероприятий по ремонту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общего пользования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значения в границах городских посел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601027196D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601027196D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общего пользования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значения в границах сельских посел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601027197D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601027197D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Капитальный ремонт и ремонт автомобил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дорог местного значения и искусстве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сооружений на них в границах горо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округов области, входящих в состав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агломерации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601027198D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22952286,54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601027198D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22952286,54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Региональная и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ная дорожная сеть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7395363890,79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 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601R11201D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4183560138,33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601R11201D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4183560138,33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сооружений (приведение в нормативное состояние автомобильных дорог и иску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дорожных сооружений общего пользования регионального или межмуниц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 значения)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1340065510,19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1340065510,19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сооружений (строительство мостового перехода через р. Большой Иргиз на участке км 25+000 – км 25+580 автомобильной дор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Горный - Березово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Пугачевском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оне Саратовской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683638549,88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683638549,88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сооружений (реконструкция автом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бильной дороги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Ершов - Орлов Гай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участке моста через реку Таловка на км 29+999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Ершовском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районе Саратовской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73385837,88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73385837,88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Приведение в нормативное состояние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мобильных дорог и искусственных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сооружений (приведение в нормативное состояние автомобильных дорог местного значения и искусственных дорожных соор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жений на них в границах городских округов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379130408,16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601R153946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379130408,16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601R17191D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519969440,57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601R17191D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519969440,57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601R17192D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601R17192D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Строительство мостового перехода через р. Большой Иргиз на участке км 25+000 – км 25+580 автомобильной дороги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Горный - 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резово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Пугачевском районе Саратовской области (в рамках достижения соответств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601R1А3942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14312668,08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601R1А3942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14312668,08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Реконструкция автомобильной дороги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шов - Орлов Гай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на участке моста через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ку Таловка на км 29+999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Ершовском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оне Саратовской области (в рамках достиж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601R1А3943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1301337,70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601R1А3943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1301337,70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Общесистемные меры развития дорожного хозяйства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96103037,83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Внедрение автоматизированных технологий организации дорожного движения и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троля за соблюдением правил дорожного движения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601R21200D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23527833,75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601R21200D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23527833,75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601R254180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72575204,08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601R254180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72575204,08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и обеспечение сохранности сети автом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бильных дорог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8447183426,44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организации использования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томобильных дорог и осуществления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603020421D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215967300,46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603020421D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124539698,71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603020421D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23799601,04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603020421D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1957,11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603020421D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67626043,60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мостов и иных искусственных сооруж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603021209D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6828240565,83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603021209D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6828240565,83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603027193D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1402975560,15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603027193D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1402975560,15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безопасности дорожного движения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948720161,35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мероприятий, направленных на повышение безопасности дорожного движения на территории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603030422D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101353236,09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603030422D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83812279,80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603030422D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16570976,29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603030422D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969980,00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мероприятий по рассылке и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ставке постановлений об административных правонарушениях, выявленных при помощи автоматизированной системы фотовидеофи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сации нарушений правил дорожного движ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142450157,82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142450157,82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мероприятий по содержанию, ремонту и техническому обслуживанию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томатической системы фотовидеофиксации нарушений правил дорожного движения,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новление программного обеспечения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52076041,96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52076041,96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Услуги аренды введенного в эксплуатацию оборудования фотовидеофиксации наруш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правил дорожного движения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618670561,22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603031213D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618670561,22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мероприятий по содержанию, ремонту и техническому обслуживанию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теллектуальной транспортной системы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603031214D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34170164,26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603031214D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34170164,26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206869670,95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206869670,95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пального значения и искусственных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сооружений на них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653021027D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206869670,95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653021027D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206869670,95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развитие сельских территорий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665534710,09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инфраструктуры на сельских территор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665534710,09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инфраструктуры на сельских территориях (Строительство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конструкция автомобильных дорог на сел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территориях)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164642779,25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164642779,25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Развитие транспортной инфраструктуры на сельских территориях (Капитальный ремонт автомобильного подъезда к поселку Ключи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Балашовского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муниципального района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товской области)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89946815,00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89946815,00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Развитие транспортной инфраструктуры на сельских территориях (Капитальный ремонт автомобильной дороги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Красноармейск –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Некрасово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254538529,84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254538529,84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инфраструктуры на сельских территориях (Капитальный ремонт дорог с. Каменка Пугачевского района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товской области)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14479316,00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14479316,00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инфраструктуры на сельских территориях (Капитальный ремонт дорог с. Давыдовка Пугачевского района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ратовской области)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141927270,00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70105R3725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141927270,00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1201658,57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1201658,57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1201658,57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202333,91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999324,66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191734,00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191734,00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безопасности дорожного движения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191734,00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сопровождение меропри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 в сфере повышения безопасности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движения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191734,00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6030312150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191734,00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475536,00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475536,00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транспортной системы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407045,00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и развитие транспортного комплекса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3073,77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организации транспортного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служивания населения на территории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6030104209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3073,77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6030104209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3073,77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и обеспечение сохранности сети автом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бильных дорог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46491,23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организации использования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томобильных дорог и осуществления доро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603020421D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46491,23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603020421D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46491,23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безопасности дорожного движения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357480,00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реализации мероприятий, направленных на повышение безопасности дорожного движения на территории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603030422D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357480,00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603030422D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357480,00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68491,00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68491,00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68491,00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68491,00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 общего хара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тера бюджетам бюджетной системы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10799207,00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10799207,00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10799207,00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10799207,00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нансовое обеспечение расходов по изъятию земельных участков и расположенных на них объектов недвижимости для размещения 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10799207,00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10799207,00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капитального строительства С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347310,40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347310,40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347310,40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347310,40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347310,40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Мероприятия, связанные с осуществлением деятельности ликвидационной комиссии 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митета капитального строительства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307310,40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307310,40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молодежной политики Сарато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397019752,19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397019752,19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384654289,53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381594817,44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акти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ность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9120632,65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информационной и рекламной кампании в целях популяризации добровол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561E813210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561E813210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Проведение образовательного семинара по развитию добровольчества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Лаборатория добра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561E813220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561E813220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практик поддержки добровольч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 по итогам проведения ежегодного Всероссийского конкурса 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ших региональных практик поддержки и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вития добровольчества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)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гион добрых дел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5887200,00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1194000,00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4693200,00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практик поддержки добровольч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 по итогам проведения ежегодного Всероссийского конкурса 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ших региональных практик поддержки и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вития добровольчества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)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гион добрых дел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(предоставление субсидии АНО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Центр поддержки молодежных иниц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атив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Наша Тема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539700,00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539700,00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практик поддержки добровольч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 по итогам проведения ежегодного Всероссийского конкурса 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ших региональных практик поддержки и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вития добровольчества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)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гион добрых дел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(предоставление субсидии первичной профсоюзной организации об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чающихся ФГБОУ ВО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СГЮА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практик поддержки добровольч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 по итогам проведения ежегодного Всероссийского конкурса 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ших региональных практик поддержки и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вития добровольчества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)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гион добрых дел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(предоставление субсидии АНО поддержки семьи и детства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Всегда рядом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практик поддержки добровольч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 по итогам проведения ежегодного Всероссийского конкурса 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ших региональных практик поддержки и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вития добровольчества (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волонтерства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)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гион добрых дел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(предоставление субсидии Саратовской региональной общественной спортивной патриотической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Спортивный Балаково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305732,65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561E854125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305732,65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питание граждан Российской Федерации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561EВ00000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3042870,00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Вовлечение в социально активную деятел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ность детей и молодежи через увеличение охвата патриотическими проектами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561EВ13240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2831170,00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561EВ13240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2831170,00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Создание условий для развития системы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межпоколенческого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взаимодействия и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преемственности поколений,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держки общественных инициатив и прое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направленных на гражданское и патри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тическое воспитание детей и молодежи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561EВ13250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561EВ13250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системы поддержки молодежи (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Молодежь России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561EГ00000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80059700,00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Организация и проведение образовательных заездов для молодых деятелей культуры и искусства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Таврида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составе арт-кластера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Таврида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561EГ13230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561EГ13230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программы комплексного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тия молодежной политики в регионах 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сийской Федерации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Регион для молодых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561EГ51160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79579700,00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561EГ51160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79579700,00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дарственная поддержка в сфере реализации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747136,00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Молодежная премия имени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П.А.Столыпина</w:t>
            </w:r>
            <w:proofErr w:type="spell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5630612650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747136,00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5630612650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747136,00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участия молодежи в реализации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288624478,79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5630704136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29515971,00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5630704136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29515971,00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областных, межрегиональных, всероссийских и международных меропри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 в сфере молодежной политики на терр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тории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3939143,90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3939143,90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участия представителей мол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дежи региона в мероприятиях областного, межрегионального, всероссийского и межд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народного уровня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9417237,09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9417237,09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государственных учреждений в сфере мол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дежной политики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деятельности Центра взаим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действия с детскими и молодежными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объединениями на базе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ственного бюджетного учреждения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нальный центр комплексного социального обслуживания детей и молодежи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Молодежь плюс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3278126,80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5630712690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3278126,80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субсидии Саратовской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ластной организации Общероссийской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ственной организации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Российский Союз Молодежи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5630714450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242349000,00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5630714450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242349000,00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Организация тематических игр,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квестов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,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священных борьбе с терроризмом и экстр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мизмом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6530212700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проведение мониторинга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структивных проявлений в молодежной ср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6530213860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6530213860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мер, направленных на снижение спроса на наркотики, предупреждение 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сечение преступлений в сфере незаконного оборота наркотиков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областных спортивных фест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6530412710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6530412710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надзорности и правонарушений среди нес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вершеннолетних на территории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взаимодействия с молодежн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общественными объединениями и воло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терскими движениями области с целью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мена опытом и последующим внедрением инновационных форм и методов работы с несовершеннолетними, осужденными без изоляции от общества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6530512720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6530512720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данско-патриотическое воспитание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6830112740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6830112740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но-патриотическое воспитание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Военно-патриотическая ориентация и 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граждан к военной службе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деятельность в сфере молодежной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9540179920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1107472,09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1107472,09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1107472,09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1107472,09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12365462,66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12365462,66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12365462,66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12365462,66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11017119,77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1348331,57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66668955,12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66585635,12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66585635,12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1682850,00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1682850,00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Внедрение информационных технологий в деятельность органа внешнего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ного финансового контроля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1682850,00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1682850,00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64902785,12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64902785,12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рук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водителя Счетной палаты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и его заместителя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9782493,19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9782493,19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55120291,93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52017803,36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3067333,57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35155,00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Избирательная комиссия Саратовской 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237225547,90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237180547,90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проведения выборов и реф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237180547,90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148008426,93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148008426,93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13647519,53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13647519,53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62037265,26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61331397,21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705846,18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территор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72323642,14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68793364,81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3528527,33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проведения выборов и реф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89083527,46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9840100000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89083527,46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Государственная автоматизированная сист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Выборы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9840103400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9840103400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оказанию содействия в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готовке и проведении выборов Президента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9840103700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88890927,46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9840103700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16690486,16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9840103700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72200441,30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88593,51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88593,51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повышению правовой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избирателей и обучению организаторов выборов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88593,51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88593,51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Управление по делам записи актов гра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данского состояния Правительства Сар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185875825,13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безопасность и правоохран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181884403,31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181884403,31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142916584,29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142916584,29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142916584,29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123519129,08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19216300,80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181154,41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38967819,02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38967819,02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38967819,02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38967819,02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64521,00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64521,00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64521,00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64521,00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64521,00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64521,00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культурной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Сохранение объекта культурного наследия федерального значения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Особняк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нач. XX в., расположенного по адресу: Саратовская область, г. Саратов, Волжская ул., 22 (в том числе проектные работы)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5510413520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5510413520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220200,82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социальной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220200,82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220200,82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ально-значимые мероприятия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220200,82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Проведение социально значимых меропри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5230911150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220200,82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5230911150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220200,82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685238922,06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684597122,06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684597122,06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38944167,66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38944167,66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рования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34049375,05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34049375,05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Автоматизация делопроизводства и обесп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чение доступа к информации о деятельности мировых судей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3760207,46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3760207,46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технической защите информации, составляющей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ственную тайну, и информации ограниченн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доступа, не составляющей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ную тайну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1134585,15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1134585,15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310083098,05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279362269,61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учас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ков мировых судей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279362269,61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279259350,43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99194,92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9140201500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3724,26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30720828,44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30720828,44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30543878,44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66950,00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169243434,71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169243434,71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169243434,71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75530929,13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93143068,58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569437,00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166326421,64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1418921,64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89726,84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89726,84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1329194,80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1329194,80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164907500,00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в части создания надлежащих условий по отправлению правосудия мир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выми судьями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164907500,00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164907500,00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641800,00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641800,00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профессиональной перепо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готовке и повышению квалификации мир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вых судей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культурного наследия Сарато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96494431,26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92597,00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92597,00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29597,00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29597,00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29597,00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29597,00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96401834,26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65937445,16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36832970,00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дарственная охрана, сохранение и популяр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объектов культурного наследия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36832970,00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5530104113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36832970,00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5530104113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36832970,00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29104475,16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24304475,16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1543600,00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1543600,00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22760875,16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22760875,16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культуры, кинем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30464389,10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отношении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культурного наследия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28952089,10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28952089,10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28952089,10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28463442,15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488646,95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здравоохранения Сарато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27448605309,41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299436167,35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298107167,35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10779821,86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10779821,86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Ежемесячное денежное вознаграждение за кла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зования, в том числе программы професси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10779821,86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5130653630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10779821,86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287327345,49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цинских организаций системы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квалифицированными кадрами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Подготовка проведения и обеспечения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кредитации средних медицинских и фарм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цевтических работников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сти на базе ГАПОУ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Саратовский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ластной базовый медицинский колледж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3529400,00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4770700,00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4770700,00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4770700,00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279027245,49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подготовки специалистов по основным профессионал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образовательным программам среднего профессионального образования – програ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5930904130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213661094,36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5930904130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213661094,36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14608900,00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14608900,00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11104000,00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5930915420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11104000,00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15110405,97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15110405,97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Стипендиальное обеспечение и другие 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24542845,16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5930991900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24542845,16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отдельных функций и полномочий министерства здравоохранения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5931104208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5931104208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110500,00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развитию профессионального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выплат ежемесячного денежн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вознаграждения советникам директоров по воспитанию и взаимодействию с детскими общественными объединениями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 общеобразовательных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ций, профессиональных образовательных организаций субъектов Российской Федер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ции, муниципальных общеобразовательных организаций и профессиональных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5130650500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питание граждан Российской Федерации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мероприятий по обеспечению деятельности советников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зациях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681EВ13170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14329438384,35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7160582211,44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128966662,56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128966662,56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Обустройство и адаптация в соответствии с требованиями действующих нормативов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128966662,56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128966662,56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6905106965,32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расш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ренного неонатального скрининга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55563380,09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 (расширенный неонатальный скр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нинг)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59101R3850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54730449,44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59101R3850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54730449,44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 (расширенный неонатальный скр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нинг)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59101А3850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832930,65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59101А3850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832930,65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Борьба с сахарным диабетом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4404382,02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реализации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 по дооснащению (переоснащению) медицинских организаций, оказывающих медицинскую помощь сельским жителям и жителям отдаленных территорий, оборуд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ванием для выявления сахарного диабета и контроля за состоянием пациента с ранее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явленным сахарным диабетом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4404382,02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59102R1510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4404382,02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303429510,82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областных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5910313330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30013029,00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5910313330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30013029,00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Оснащены оборудованием государственные учреждения, подведомственные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 здравоохранения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5910313830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5910313830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Областной клинический противотуберкуле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ный диспансер на 453 круглосуточные койки, 50 мест дневного пребывания, 10 коек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анимации и интенсивной терапии, диспа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серное отделение на 200 посещений в смену. Город Саратов (средства для достижения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59103А1115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216366481,82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59103А1115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216366481,82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Оптимальная для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становления здоровья медицинская реабил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тация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5913D00000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44142303,20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(дооснащение и (или) переосн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щение) медицинскими изделиями медици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организаций, имеющих в своей 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туре подразделения, оказывающие медици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скую помощь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5913D57520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44142303,20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5913D57520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44142303,20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системы оказания первичной медико-санитарной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154934500,00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155540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154934500,00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155540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154934500,00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Борьба с сердечно-сосудистыми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319262541,62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251920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226134383,34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251920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226134383,34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профилактики развития серде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но-сосудистых заболеваний и сердечно-сосудистых осложнений у пациентов высок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255860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76579500,40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255860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76579500,40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2А1920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16548657,88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2А1920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16548657,88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Борьба с онкологич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64069387,21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Переоснащение медицинских организаций, оказывающих медицинскую помощь бол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351900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64069387,21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351900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64069387,21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цинских организаций системы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квалифицированными кадрами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22789900,00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Обучение по образовательным программам высшего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19749900,00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19749900,00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Выплата стипендии Губернатора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 студентам целевого обучения, получающим образование в профессионал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образовательных организациях и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зовательных организациях высшего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513950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513950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онной системы здравоохранения (ЕГИСЗ)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37907770,33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единого цифрового контура в здр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воохранении на основе единой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информационной системы здравоохр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нения (ЕГИСЗ) (в рамках достижения соо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7А1140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37907770,33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7А1140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37907770,33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вичного звена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998802267,84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472347853,56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472347853,56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169555165,83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169555165,83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(оснащение и переоснащение автомобил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транспортом для доставки пациентов в медицинские организации, доставки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цинских работников до места жительства пациентов, а также для перевозки биологич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материалов для исследований и 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25468245,36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25468245,36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(приобретение быстровозводимых модул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конструкций врачебных амбулаторий, центров (отделений) общей врачебной 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89951444,61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89951444,61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зации первичного звена здравоохранения (ГУЗ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Базарно-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Карабулакская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стро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тельство поликлиники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р.п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. Базарный Караб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лак (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Поликлиника на 400 посещений в см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ну (320 взрослого и 80 детского населения), расположенной по адресу: Саратовская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ласть, Базарный Карабулак, ул.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Топольча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, 2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40579502,33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40579502,33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зации первичного звена здравоохранения (ГУЗ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Новоузенская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строительство поликлиники (Поликлиника на 400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в смену (320 взрослого и 80 детского населения), расположенная по адресу: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товская область, г. Новоузенск, ул. Зелёный Клин, 38))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120251178,64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120251178,64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программ моде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низации первичного звена здравоохранения (в рамках достижения соответствующих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73967663,72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73967663,72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проектной и (или) сметной док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ментации по капитальному ремонту объектов недвижимого имущества (в рамках достиж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5370240,00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5370240,00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ГУЗ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Красноармейская РБ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струкция здания поликлиники по адресу: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ратовская область, г. Красноармейск, 5-й микрорайон, д.40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(в рамках достижения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1310973,79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1310973,79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4496250752,39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3473328795,53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3473328795,53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медицинской помощи не застрах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27625710,76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27625710,76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точностью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54813740,63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54813740,63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хранения, транспортировки, уничтожения наркотических средств, псих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тропных веществ и прекурсоров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14493254,07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14493254,07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мероприятия на организацию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дицинской деятельности, связанной с доно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ством органов человека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13646000,00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13646000,00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18609400,00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18609400,00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Сбор, обработка, хранение и предоставление информации, обеспечивающей оценку 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тельности системы здравоохранения и здор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вья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10030500,00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10030500,00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278779402,71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7926254,24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270853148,47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расходных материалов для проведения химико-токсикологического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следования биологических жидкостей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3928900,00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3928900,00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ческой жидкости обучающихся лиц на нал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чие наркотических веществ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11960000,00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11960000,00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5857800,00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5857800,00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Оснащение (переоснащение) оборудованием и автотранспортом государственных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 здравоохранения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5930413640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44040062,50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5930413640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44040062,50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высокотехнологичной медици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помощи, не включенной в базовую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грамму обязательного медицинского страх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5930413680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5930413680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содержания и функциониров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вновь введенных зданий учреждения, подведомственного министерству здрав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5930413870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38313186,19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5930413870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38313186,19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59304R4020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151109300,00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59304R4020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151109300,00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специализированной медицинской помощи военнослужащим Вооруженных Сил Российской Федерации медицинскими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низациями, подведомственными исполн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тельным органам субъектов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дерации, в период проведения специальной военной операции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59304R4060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296625800,00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59304R4060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296625800,00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59304R4760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59304R4760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лактика инфекционных заболеваний, вкл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чая иммунопрофилактику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3763381,18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аллергена туберкулезного,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лергенов бактерий для осуществления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 по ранней диагностике туберкулеза среди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3763381,18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3763381,18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преждение и борьба с социально значимыми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52182525,84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системы оказания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33859300,00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33859300,00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лечения лиц взрослого населения, страда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2891200,00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лечения больных инфекциями, передаваем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половым путем, и сопутствующих заб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902700,00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902700,00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предупрежд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борьбе с социально значимыми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59306R2020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14529325,84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59306R2020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14529325,84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системы оказания паллиативной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51647371,90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паллиативной медицинской пом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59307R2010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51647371,90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59307R2010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51647371,90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отдельных категорий граждан лека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препаратами, медицинскими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делиями и специализированными продукт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лечебного питания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27508238,14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организационных меропри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 по обеспечению больных лекарственн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препаратами и медицинскими изделиями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27508238,14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27508238,14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268448752,74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204809489,00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204809489,00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молодым специал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35552579,53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35552579,53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1352071,81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1352071,81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выплат компенс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ционного характера работникам учреждений здравоохранения, функционирующим 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стеме ОМС (медицинским работникам, 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5930913310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2442712,40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5930913310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2442712,40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дополнительных гарантий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дельным категориям работников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учреждений здравоохранения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ратовской области в соответствии с Законом Саратовской области от 12 декабря 2023 года № 151-ЗСО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дополнительных гарантиях отдельным категориям работников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учреждений здравоохранения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5930914130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24291900,00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5930914130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24291900,00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62498920,60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18618920,60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Определение технического состояния и 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товности защитных сооружений гражданской обороны (убежищ) к использованию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цинскими организациями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6430111950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18618920,60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6430111950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18618920,60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43880000,00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социальной сферы с массовым пребыв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нием людей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43880000,00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43880000,00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1179550,88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но-патриотическое воспитание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1179550,88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Военно-патриотическая ориентация и 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граждан к военной службе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1179550,88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1179550,88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22029123,73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22029123,73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оснащение и укрепление материально-технической базы государственных учрежд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здравоохранения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12597045,73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12597045,73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954019994Л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2457639,67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954019994Л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2457639,67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ходы по финансовому обеспечению затрат на командирование работников медицинских организаций, подведомственных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 здравоохранения области, и иных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ходов, предусмотренных постановлением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сонской областей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6974438,33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6974438,33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40800988,35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10215405,57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2957461,53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2957461,53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2446916,79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2446916,79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2643694,73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2643694,73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кущего года государственными областными учреждениями здравоохранения по решен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ям судов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2167332,52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2167332,52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30585582,78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17078054,15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17078054,15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7449198,92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7449198,92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актов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6058329,71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6058329,71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557239033,92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18992040,00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18992040,00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Обустройство и адаптация в соответствии с требованиями действующих нормативов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18992040,00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18992040,00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528095598,90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капитального и текущего ремо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 областных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5910313330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5910313330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Борьба с сердечно-сосудистыми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52726622,05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профилактики развития серде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но-сосудистых заболеваний и сердечно-сосудистых осложнений у пациентов высок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255860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52726622,05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255860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52726622,05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цинских организаций системы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квалифицированными кадрами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1705900,00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Обучение по образовательным программам высшего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1705900,00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1705900,00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онной системы здравоохранения (ЕГИСЗ)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единого цифрового контура в здр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воохранении на основе единой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информационной системы здравоохр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нения (ЕГИСЗ) (в рамках достижения соо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7А1140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7А1140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1689600,00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вичного звена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141696438,39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80793148,38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80793148,38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(оснащение и переоснащение автомобил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транспортом для доставки пациентов в медицинские организации, доставки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цинских работников до места жительства пациентов, а также для перевозки биологич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материалов для исследований и доста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45986345,67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45986345,67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(Строительство поликлиники на 150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(100 взрослого населения и 50 детского) в пос.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Поливановка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г.Саратов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95365Щ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13615104,34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95365Щ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13615104,34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проектной и (или) сметной док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ментации по капитальному ремонту объектов недвижимого имущества (в рамках достиж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1301840,00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1301840,00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214460576,49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125381000,00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125381000,00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медицинской помощи не застрах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836538,90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836538,90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точностью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22777326,03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22777326,03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хранения, транспортировки, уничтожения наркотических средств, псих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тропных веществ и прекурсоров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4304668,26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4304668,26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61161043,30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61161043,30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лактика инфекционных заболеваний, вкл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чая иммунопрофилактику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2110375,20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аллергена туберкулезного,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лергенов бактерий для осуществления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 по ранней диагностике туберкулеза среди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2110375,20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2110375,20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преждение и борьба с социально значимыми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85947399,20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диагностических средств для проведения контроля лабораторных показ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телей качества лечения ВИЧ-инфицированных пациентов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41041500,00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41041500,00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лечения лиц, инфицированных вирусом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мунодефицита человека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16080505,94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5930611770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16080505,94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предупрежд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борьбе с социально значимыми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59306R2020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28825393,26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59306R2020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28825393,26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системы оказания паллиативной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паллиативной медицинской пом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59307R2010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59307R2010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отдельных категорий граждан лека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препаратами, медицинскими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делиями и специализированными продукт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лечебного питания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2440407,86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организационных меропри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 по обеспечению больных лекарственн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препаратами и медицинскими изделиями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2440407,86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2440407,86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11818279,71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10663958,00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10663958,00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молодым специал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1086487,51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1086487,51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выплат компенс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ционного характера работникам учреждений здравоохранения, функционирующим 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стеме ОМС (медицинским работникам, 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5930913310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67834,20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5930913310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67834,20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социальной сферы с массовым пребыв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нием людей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5120000,00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Патриотическое воспитание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2359101,76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но-патриотическое воспитание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2359101,76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Военно-патриотическая ориентация и 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граждан к военной службе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2359101,76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6830212750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2359101,76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1520650,06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1520650,06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ходы по финансовому обеспечению затрат на командирование работников медицинских организаций, подведомственных министе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 здравоохранения области, и иных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ходов, предусмотренных постановлением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сонской областей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1520650,06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1520650,06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1151643,20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1151643,20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273070,48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273070,48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472268,59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472268,59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актов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406304,13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406304,13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537646904,61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537646904,61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цинских организаций системы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квалифицированными кадрами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2701700,00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Обучение по образовательным программам высшего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1542500,00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ежемесячных выплат орд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наторам в период освоения ими программы ординатуры по специальности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Скорая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дицинская помощь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1159200,00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1159200,00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85579820,00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72027800,00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72027800,00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медицинской помощи не застрах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12391020,00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12391020,00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Обучение участников ликвидации после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ствий ДТП приемам и навыкам оказания 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вой помощи пострадавшим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449365384,61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6870260,00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6870260,00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повышению заработной платы медицинским работникам скорой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дицинской помощи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344294400,00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344294400,00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Мероприятия по повышению оплаты труда прочим категориям работников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98187800,00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98187800,00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12924,61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12924,61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121455967,00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120455967,00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117115600,00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114916300,00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114916300,00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2199300,00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2199300,00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3340367,00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3340367,00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3340367,00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 социальной сферы с массовым пребыв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нием людей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6430211960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Заготовка, переработка, хранение и обесп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271274068,88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271274068,88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257063000,00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251800100,00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251800100,00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5262900,00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5262900,00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14211068,88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14139996,00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14139996,00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71072,88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71072,88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Санитарно-эпидемиологическое благопол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9772691,00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9772691,00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9362620,00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9337500,00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9337500,00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410071,00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410071,00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410071,00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5671467507,50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5506164865,06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Борьба с сахарным диабетом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115580002,19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3474514,65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59102R1060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3474514,65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98819987,54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98819987,54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реализации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 по обеспечению нуждающихся 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ременных женщин системами непрерывного мониторинга глюкозы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13285500,00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59102R1520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13285500,00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Борьба с сердечно-сосудистыми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260553998,88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профилактики развития серде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но-сосудистых заболеваний и сердечно-сосудистых осложнений у пациентов высок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255860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260553998,88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255860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250131815,21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255860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10422183,67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цинских организаций системы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квалифицированными кадрами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Обучение по образовательным программам высшего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512970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онной системы здравоохранения (ЕГИСЗ)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370096897,42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Реализация региональных проектов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единого цифрового контура в здрав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охранении на основе единой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информационной системы в сфере здр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воохранения (ЕГИСЗ)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751140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46336428,57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751140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46336428,57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единого цифрового контура в здр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воохранении на основе единой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информационной системы здравоохр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нения (ЕГИСЗ) (в рамках достижения соо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7А1140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323760468,85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7А1140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323760468,85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и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 программы системной поддержки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вышения качества жизни граждан старшего поколения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Старшее поколение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457990,50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вакцинации против пневмоко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ковой инфекции граждан старше трудосп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собного возраста из групп риска, прожива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в организациях социального обслужив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591P354680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457990,50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591P354680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457990,50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ственного здоровья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33314700,00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591P404100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29314700,00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591P404100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29314700,00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услуг по профилактике заболев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социально ориентированными неко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мерческими организациями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591P413100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591P413100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244551651,00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и обеспечения медицинской помощи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216769900,00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5930404118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216769900,00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Медицинская статистика, создание и внедр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информационных технологий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7933200,00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7933200,00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5930411719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и функционирование Единого централизованного регионального медици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ского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колл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-центра для обеспечения каналов связи для приема вызовов населения по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просам оказания медицинской помощи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5930414160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12808551,00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5930414160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12808551,00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лактика инфекционных заболеваний, вкл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чая иммунопрофилактику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167148831,11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Приобретение иммунобиологических лека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препаратов для проведения имм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низации лиц, подлежащих призыву на вое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ную службу, против менингококковой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фекции, пневмококковой инфекции, ветр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оспы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16378482,13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16378482,13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113268208,66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113268208,66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аллергена туберкулезного,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лергенов бактерий для осуществления мер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приятий по ранней диагностике туберкулеза среди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37502140,32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5930511740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37502140,32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преждение и борьба с социально значимыми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97166319,32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щихся под диспансерным наблюдением, с диагнозом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хронический вирусный гепатит С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59306R2140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97166319,32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59306R2140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97166319,32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системы оказания паллиативной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29126909,00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паллиативной медицинской пом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59307R2010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29126909,00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59307R2010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29126909,00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отдельных категорий граждан лека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препаратами, медицинскими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делиями и специализированными продукт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лечебного питания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3923038362,27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Бесплатное лекарственное обеспечение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дельных категорий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1938725922,57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1938725922,57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сахароснижающих лека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средств: современных препаратов инсулина и таблетированных сахаросниж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ющих препаратов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783967445,79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783967445,79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3994099,00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3994099,00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99969435,15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99969435,15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Приобретение систем непрерывного монит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ринга глюкозы и расходных материалов к ним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4971467,25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4971467,25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препаратов для амбулаторного лечения больных, страда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психическими и наркологическими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стройствами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3135892,84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3135892,84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Бесплатное лекарственное обеспечение граждан, страдающих заболеваниями, вкл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ченными в перечень жизнеугрожающих и хронических прогрессирующих редких (о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фанных) заболеваний, приводящих к сокр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345691548,22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345691548,22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Льготное лекарственное обеспечение мног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детных семей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3268520,73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3268520,73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специализированных лече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продуктов питания для детей с насле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болезнями обмена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6351966,00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6351966,00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организационных меропри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 по обеспечению больных лекарственн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препаратами и медицинскими изделиями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63779700,00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5930811850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63779700,00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5930851610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130937449,23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5930851610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125698217,23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5930851610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5239232,00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расходов на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низационные мероприятия, связанные с обеспечением лиц лекарственными препар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тами, предназначенными для лечения бол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гемофилией, муковисцидозом, гипоф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зарным нанизмом, болезнью Гоше, злокач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новообразованиями лимфоидной, кроветворной и родственных им тканей,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сеянным склерозом, гемолитико-уремическим синдромом, юношеским артр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 с системным началом, мукополисахар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дозом I, II и VI типов, апластической анем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ей неуточненной, наследственным дефиц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том факторов II (фибриногена), VII (лабил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5930852160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отдельным категориям граждан социальной услуги по обеспечению лека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цептам на медицинские изделия, а также специализированными продуктами лечебн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питания для детей-инвалидов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5930854600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533789315,49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5930854600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512435477,49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5930854600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21353838,00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128346644,16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обязательства, связанные с 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28268590,00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5930908450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28268590,00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Единовременные компенсационные выплаты медицинским работникам, прибывшим (п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реехавшим) на работу в отдаленные районы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Расходные обязательства на финансовое обеспечение надбавки к должностному окл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ду (тарифной ставке) гражданам, допуще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78054,16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5930911875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78054,16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Единовременные компенсационные выплаты медицинским работникам (врачам, фельдш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рам, а также акушеркам и медицинским сес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рам фельдшерских здравпунктов и фель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шерско-акушерских пунктов, врачебных 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булаторий, центров (отделений) общей вр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чебной практики (семейной медицины),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59309R1380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59309R1380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Анализ и мониторинг системы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985657,50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независимой оценки качества условий оказания услуг медицинскими 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5931011880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5931011880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торжественных и официальных мероприятий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5931011890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834657,50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5931011890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834657,50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отдельных функций и полномочий министерства здравоохранения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135606701,71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5931104208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135606701,71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5931104208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111966011,91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5931104208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22984191,48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5931104208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656498,32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общество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5156900,00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эффективности деятельности испо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нительных, законодательного и иных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органов Саратовской области за счет использования информационно-коммуникационных технологий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5156900,00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рования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5156900,00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6130210370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5156900,00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9955207,35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реализации мероприятий в области гражданской обороны и защиты населения от чрезвычайных ситуаций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9955207,35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лекарственных средств, вх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дящих в комплект индивидуальный мед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цинский гражданской защиты и индивид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ального противохимического пакета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6430113320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9955207,35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6430113320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9955207,35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2355500,00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2355500,00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сфере охраны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ровья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2355500,00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2298700,00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124454662,17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124454662,17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124454662,17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118483033,03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5704004,14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267625,00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1991407,00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1991407,00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нансовое обеспечение мер по предупрежд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нию, ограничению распространения и ликв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дации инфекционных болезней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1991407,00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1991407,00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21388965,92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394585,92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33357,00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33357,00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361228,92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361228,92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20994380,00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19449743,64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19330369,74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119373,90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942435,15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942435,15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актов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602201,21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602201,21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12819730757,71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12819730757,71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12819730757,71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оказания медицинской помощи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12684000303,00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12648106033,00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12648106033,00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Единовременные выплаты донорам, безво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мездно сдавшим кровь и (или) ее компоне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в государственных учреждениях здрав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35894270,00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5930411700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35894270,00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ление кадровыми ресурсами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135730454,71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Выплаты работникам отделений скорой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дицинской помощи государственных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 здравоохранения, оказывающим ск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рую медицинскую помощь (участвующим в оказании скорой медицинской помощи) в рамках территориальной программы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тельного медицинского страхования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области, за исключением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учреждений здравоохранения,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положенных на территориях курортов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5930913530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45353538,84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5930913530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45353538,84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Выплаты отдельным категориям медици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ских работников, определенным пунктом 2 и подпунктом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5930914150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90376915,87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5930914150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90376915,87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5772707176,76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149407214,75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149407214,75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55855855,04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зация мероприятий в области архитектуры и инженерно-технического проектирования, технических испытаний, исследований и анализа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55855855,04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осущест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 архитектурно-строительного проект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рования, инженерных изысканий, инжене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но-технического проектирования, управл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5331004141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55855855,04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5331004141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55855855,04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8535787,45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8535787,45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8535787,45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8292464,16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243323,29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79808118,57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79808118,57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79808118,57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76608471,87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2950260,32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148560,28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100826,10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5207453,69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1268852,70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1268852,70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1268852,70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3938600,99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3862368,87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3862368,87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76232,12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76232,12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771079629,38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59341632,77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59341632,77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развитию инфраструктуры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59341632,77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Берегоукрепление участка Волгоградского водохранилища от ул. Малыковская до ул. Комсомольская г. Вольска (реконструкция)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6210113360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59341632,77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6210113360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59341632,77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711737996,61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711737996,61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Комплексное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тие территории бывшего аэропорта Саратов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Центральный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Кировском районе г.Саратова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711737996,61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Реализация мероприятий по комплексному развитию территории бывшего аэропорта Саратов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Центральный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Кировском районе г.Саратова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5310113840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711180,00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5310113840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711180,00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магистральных инженерных сетей на территории бывшего аэропорта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ратов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Центральный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Кировском районе г.Саратова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5310198011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711026816,61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5310198011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711026816,61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768151071,29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768151071,29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населения доступным жильем и развитие жилищно-коммунальной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754186326,59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жилых домов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754186326,59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многоквартирного 5-ти эта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ного жилого дома по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ул.Лебедева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5310314410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23529910,59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5310314410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23529910,59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многоквартирного 5-ти эта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жилого дома по ул.4-я Дачная в Лени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5310314420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24118615,37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5310314420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24118615,37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многоквартирных жилых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5310314470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706537800,63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5310314470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706537800,63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13964744,70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13631394,70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13631394,70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13631394,70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333350,00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 в области объектов капитал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строительства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333350,00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333350,00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521363802,00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521299802,00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образования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520062425,36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образовательных организаций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520062425,36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бассейна в государственном бюджетном общеобразовательном учрежд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нии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СОШ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п.Алексеевка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Хвалынского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района имени В.М. Пашина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60010181,37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5110113380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60010181,37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Строительство школы на 1500 мест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.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Авиатор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Заводского района г.Саратова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12568498,69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5110113720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12568498,69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Строительство школы на 825 мест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мкр.Солнечный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- 2 Кировского района г.Саратова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5110113730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Строительство школы на 1500 мест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. 8-й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Солнечный – 2 Кировского района г.Саратова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12568498,69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5110113740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12568498,69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ледовой арены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р.п.Базарный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Карабулак Базарно-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Карабулакского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района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5110115110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140954769,14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5110115110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140954769,14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МОУ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Средняя общеобразовательная школа №2 с углубленным изучением отдельных предметов им.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В.П.Тихонова</w:t>
            </w:r>
            <w:proofErr w:type="spellEnd"/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5110115630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269960477,47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5110115630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269960477,47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1237376,64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1237376,64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в области объектов капитал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строительства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1237376,64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1237376,64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462666442,56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462666442,56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Культура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454592116,97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кач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 нового уровня развития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культуры (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Культурная среда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454592116,97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Реновация учреждений отрасли культуры (Дом офицеров Красной Армии, арх.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Каракис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И.Ю., г. Энгельс,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. Энгельс-1, з/у 15б.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работ по сохранению объекта культурного наследия регионального знач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Дом офицеров Красной Армии, арх.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ракис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И.Ю.; здание гарнизонного дома оф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церов, в котором формировались первые женские авиаполки под руководством Героя Советского Союза летчицы М.М. Расковой; проходила подготовка первого отряда сове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космонавтов, в который входили Ю.А. Гагарин, А.А. Леонов, Г.С. Титов, П.Р. Поп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вич и другие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по адресу: Саратовская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ласть, г. Энгельс,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. Энгельс -1, з/у 15б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328000073,97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328000073,97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театров юного зрителя и теа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 кукол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117264987,72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551A154560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117264987,72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Дом офицеров Красной Армии, арх.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Каракис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И.Ю., г. Энгельс,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. Энгельс-1, з/у 15б.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работ по сохранению объекта культурного наследия регионального знач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Дом офицеров Красной Армии, арх.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ракис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И.Ю.; здание гарнизонного дома оф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церов, в котором формировались первые женские авиаполки под руководством Героя Советского Союза летчицы М.М. Расковой; проходила подготовка первого отряда сове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космонавтов, в который входили Ю.А. Гагарин, А.А. Леонов, Г.С. Титов, П.Р. Поп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вич и другие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по адресу: Саратовская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ласть, г. Энгельс,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. Энгельс -1, з/у 15б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551A1А4551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8377070,28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551A1А4551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8377070,28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театров юного зрителя и теа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 кукол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551A1А4560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949985,00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551A1А4560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949985,00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8074325,59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198320,00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198320,00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198320,00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7876005,59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в области объектов капитал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строительства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7876005,59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7876005,59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2763807196,19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2435594079,78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2414214380,58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1279595162,14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собственности субъектов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 (Областной клинический противотуберкулезный диспансер на 453 круглосуточные койки, 50 мест дневного пребывания, 10 коек реанимации и инте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59103R1115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263355864,87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59103R1115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263355864,87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Областной клинический противотуберкуле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ный диспансер на 453 круглосуточные койки, 50 мест дневного пребывания, 10 коек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анимации и интенсивной терапии, диспа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серное отделение на 200 посещений в смену. Город Саратов (средства для достижения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59103А1115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1016239297,27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59103А1115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1016239297,27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Борьба с онкологич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скими заболеваниями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641565162,09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Государственное учреждение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Областной клинический онкологич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ский диспансер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г. Саратов (строительство онкологического диспансера на 200 коек, 20 мест дневного пребывания, 12 коек реаним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ции и интенсивной терапии, поликлиники на 300 посещений в смену. Город Саратов, ул.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Шехурдина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314180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37874097,14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314180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37874097,14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Новоe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строительство и реконструкция (гос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дарственное учреждение здравоохранения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Областной клинический онкологический диспансер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г.Саратов (строительство онк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ул.Шехурдина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352271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5197307,94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352271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5197307,94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35227F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561797758,05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35227F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561797758,05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Государственное учреждение здравоохран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Областной клинический онкологич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ский диспансер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г. Саратов (строительство онкологического диспансера на 200 коек, 20 мест дневного пребывания, 12 коек реаним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ции и интенсивной терапии, поликлиники на 300 посещений в смену. Город Саратов, ул.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Шехурдина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3А2271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36695998,96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3А2271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36695998,96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вичного звена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493054056,35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зации первичного звена здравоохранения (ГУЗ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Краснокутская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строительство поликлиники (Поликлиника на 400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в смену (320 взрослого и 80 детского населения), расположенная по адресу: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товская область,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Краснокутский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район, г. Красный Кут, тер. ЦРБ, д. 1 П))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153321076,70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153321076,70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зации первичного звена здравоохранения (ГУЗ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Новоузенская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строительство поликлиники (Поликлиника на 400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в смену (320 взрослого и 80 детского населения), расположенная по адресу: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товская область, г. Новоузенск, ул. Зелёный Клин, 38))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129747486,14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129747486,14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(Строительство поликлиники на 300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р.п.Озинки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ул.Пионерская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, д.88б)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95365Ф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46231292,64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95365Ф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46231292,64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ГУЗ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Красноармейская РБ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струкция здания поликлиники по адресу: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ратовская область, г. Красноармейск, 5-й микрорайон, д.40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(в рамках достижения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137862994,33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137862994,33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ГУЗ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Новоузенская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РБ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строительство поликлиники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17429629,69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17429629,69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300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(250 взрослого и 50 детского населения), дневной стационар на 18 коек,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расположенной по адресу: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р.п.Озинки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ул.Пионерская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, д.88б (в рамках достижения соответствующих задач федерального прое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9А365Ф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8461576,85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9А365Ф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8461576,85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21379699,20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21379699,20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21379699,20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21379699,20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328213116,41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320573731,19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вичного звена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320573731,19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(Строительство поликлиники на 300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.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Шурова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гора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г.Энгельс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Саратовской области)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107289314,44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107289314,44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(Строительство поликлиники на 150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(100 взрослого населения и 50 детского) в пос.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Поливановка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г.Саратов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95365Щ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182384895,60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95365Щ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182384895,60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региональных проектов модерн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первичного звена здравоохранения (Строительство поликлиники на 500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. Авиаторы г.Саратов)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95365Э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95365Э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300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.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Шурова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гора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г.Энгельс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Саратовской области (в рамках достижения соответствующих задач федерального прое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3965162,14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3965162,14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150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(100 взрослого населения и 50 детского) в пос.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Поливановка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г.Саратов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(в рамках достижения соответствующих задач федерального проекта)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9А365Щ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3091713,23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9А365Щ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3091713,23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500 посещ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ний в смену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>. Авиаторы г.Саратов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9А365Э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4842645,78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591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№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9А365Э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4842645,78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7639385,22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просроченной кредиторской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7639385,22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7639385,22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9940194300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7639385,22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179246928,86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социальной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179246928,86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179246928,86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и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 программы системной поддержки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вышения качества жизни граждан старшего поколения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Старшее поколение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178925996,52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программ, напра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ленных на обеспечение безопасных и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фортных условий предоставления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услуг в сфере социального обслужив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(Строительство жилого комплекса на 94 койко-мест в ГАУ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Балаковский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дом-интернат для престарелых и инвалидов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521P351216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152206793,22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521P351216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152206793,22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программ, напра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ленных на обеспечение безопасных и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фортных условий предоставления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услуг в сфере социального обслужив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(Строительство жилого комплекса на 94 койко-мест в ГАУ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Балаковский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дом-интернат для престарелых и инвалидов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521P3А1216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26719203,30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521P3А1216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26719203,30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шее поколение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320932,34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Водогрязелечебница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Ершовском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5231014210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320932,34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5231014210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320932,34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156984891,73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156984891,73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156984891,73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и укрепление материально-технической базы спорта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156984891,73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Строительство Центра единоборств в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г.Саратове</w:t>
            </w:r>
            <w:proofErr w:type="spell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5610113690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5610113690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Строительство многофункционального фи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культурного спортивного комплекса в ЗАТО Светлый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5610114430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6984891,73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5610114430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6984891,73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труда и социальной защ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ты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26258483089,56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347406035,22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347406035,22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323508813,22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ставление различных видов социальной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323508813,22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временного размещения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тания граждан Российской Федерации, 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вынужденно покинувших жилые пом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щения и находившихся в пунктах временного размещения и питания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323508813,22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314623120,00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8885693,22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инфрастру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 в сфере занятости населения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Приобретение в государственную собстве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ность области нежилых помещений для 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мещения ГКУ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ЦЗН Саратовской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5410214350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5410214350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397222,00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397222,00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373222,00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373222,00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безопасность и правоохран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Оказ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содействия добровольному переселению в Саратовскую область соотечественников, проживающих за рубежом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реселению в Российскую Федерацию соот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54304R0860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54304R0860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54304R0860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744283836,17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744283836,17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12479288,66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12479288,66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труда и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12479288,66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12479288,66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418413406,74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Интеграция в труд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вую деятельность граждан, испытывающих трудности в поиске работы на территории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3713137,61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затрат работодателей по созд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условий для интеграции в трудовую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ятельность граждан, испытывающих трудн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в поиске работы, и молодых специал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5410111190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2139083,03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5410111190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2139083,03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затрат работодателей,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реализацией мероприятий по 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ствию в трудоустройстве незанятых инвал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5410111290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1574054,58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5410111290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1574054,58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364762774,22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эффективности службы занят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541P252910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330522040,00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541P252910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330522040,00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по повышению средней заработной платы работников центра занятости населения Саратовской области, доведению ее до уровня среднемесячного дохода от трудовой деятельности, напра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ленных на повышение эффективности слу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бы занятости (в рамках достижения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541P2А2910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34240734,22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541P2А2910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34240734,22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занятости населения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37764306,00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5430111201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31541106,06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5430111201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2822,98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5430111201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31538283,08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5430111202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6223199,94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5430111202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6223199,94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безработных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4637573,91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безработным гражд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нам и иным категориям граждан в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ствии с законодательством о занятости нас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5430252900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4637573,91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5430252900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4637573,91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Регул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рование трудовой миграции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Расходы, связанные с перечислением фина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совой поддержки безработным гражданам при переезде и переселении в другую мес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ность для трудоустройства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5430311210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5430311210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891000,00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условий и охраны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272615,00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работы по проведению 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предительных мер по сокращению произво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ственного травматизма и профессиональной заболеваемости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3780,00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непрерывной подготовки 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ников по охране труда на основе совреме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технологий обучения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21569,00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21569,00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Информационное обеспечение и пропаганда охраны труда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158542,00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158542,00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политики в области охраны труда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Специальная оценка условий труда в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учреждениях, подведомстве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министерству труда и социальной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80624,00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80624,00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риально-техническая база и кадровый поте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циал сферы занятости, труда и миграции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функционирования информ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ционно-технологической инфраструктуры областных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5430611300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5430611300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6372000,00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в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970000,00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1855142,30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1855142,30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1855142,30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1855142,30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357490,00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357490,00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антитеррористической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щенности учреждений, подведомственных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357490,00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357490,00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310208508,47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310208508,47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310208508,47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285897003,43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22337798,92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15189,12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1958517,00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968467109,35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185205361,67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174857803,92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12139900,00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труда и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11435300,00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11435300,00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Обустройство и адаптация в соответствии с требованиями действующих нормативов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704600,00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альное обслуживание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162717903,92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гражданам учрежд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ниями социального обслуживания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5230404115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162717903,92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5230404115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162717903,92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условий и охраны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непрерывной подготовки 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ников по охране труда на основе совреме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технологий обучения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Специальная оценка условий труда в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учреждениях, подведомстве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министерству труда и социальной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в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3605590,45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3605590,45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3605590,45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3605590,45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антитеррористической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6016267,30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6016267,30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6016267,30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6016267,30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19522156,71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19103113,22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альное обслуживание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19103113,22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гражданам учрежд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ниями социального обслуживания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5230404115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19103113,22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5230404115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19103113,22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419043,49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419043,49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419043,49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419043,49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51672224,22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3960054,70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3129128,70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труда и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3129128,70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3129128,70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и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 программы системной поддержки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вышения качества жизни граждан старшего поколения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Старшее поколение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299599,00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521P35163F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521P35163F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Внедрение и функционирование системы долговременного ухода за гражданами пож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лого возраста и инвалидами (в рамках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99099,00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4099,00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организации предоставления мер социальной поддержки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531327,00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5230304207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531327,00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5230304207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531327,00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39929819,29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17874000,00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профессионального обучения и дополнительного профессионального 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приятиями оборонно-промышленного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плекса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541P252920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17874000,00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541P252920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17874000,00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ствие занятости населения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21732992,29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безработным гражд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нам организациями дополнительного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фессионального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5430104116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18548039,40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5430104116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18548039,40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5430111202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3184952,89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5430111202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3184952,89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риально-техническая база и кадровый поте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циал сферы занятости, труда и миграции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322827,00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Обучение, профессиональная подготовка, повышение квалификации специалистов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5430611310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322827,00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5430611310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322827,00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48510,90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48510,90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в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48510,90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48510,90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5708860,40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5708860,40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5708860,40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5708860,40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1951178,93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1951178,93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364800,00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1586378,93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1586378,93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712067366,75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235636555,90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отдыха и оздоровления детей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235636555,90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50691834,80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50691834,80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5230711132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184944721,10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5230711132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184531798,10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5230711132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412923,00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459328356,50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санаторно-курортного лечения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459328356,50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5930304100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44627631,50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5930304100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44627631,50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5930311381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414700725,00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5930311381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502740,00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5930311381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414197985,00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17102454,35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17102454,35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4717440,00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4717440,00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12385014,35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2191456,30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10193558,05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11777142,32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11777142,32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здравоохранения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11777142,32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отдельных категорий граждан лека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препаратами, медицинскими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делиями и специализированными продукт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 лечебного питания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11777142,32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11777142,32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5930811370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11777142,32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24165659466,50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181253737,12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150665190,71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ставление различных видов социальной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150665190,71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143515954,66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1521530,70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141994423,96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7149236,05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89023,57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7060212,48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30588546,41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безработных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30588546,41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безработным гражд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нам и иным категориям граждан в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ствии с законодательством о занятости нас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5430252900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30588546,41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5430252900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30588546,41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8129608688,13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8052285510,32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73633628,53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труда и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69784828,53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69784828,53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Обустройство и адаптация в соответствии с требованиями действующих нормативов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3848800,00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3848800,00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Финансовая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 семей при рождении детей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целях достижения дополн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тельного результата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и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 программы системной поддержки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вышения качества жизни граждан старшего поколения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Старшее поколение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137011781,66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521P304137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29618715,37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521P304137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29618715,37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доставки лиц, достигших возраста 65 лет и старше, и инвалидов,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живающих в сельской местности, на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транспорте учреждений социального обсл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живания населения в целях оказания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альных услуг в полустационарной форме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2346700,00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2346700,00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4467000,00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4467000,00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69256734,69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69256734,69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521P35163F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29149642,86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521P35163F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29149642,86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Внедрение и функционирование системы долговременного ухода за гражданами пож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лого возраста и инвалидами (в рамках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2172988,74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2172988,74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ставление различных видов социальной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48834140,07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5230213430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48834140,07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5230213430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48834140,07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альное обслуживание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7742970324,80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номными учреждениями в целях оказания государственных услуг гражданам учрежд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ниями социального обслуживания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5230404115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7742970324,80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5230404115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7742970324,80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альное обслуживание граждан негосуда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ственными организациями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44276730,26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затрат поставщику или поста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щикам социальных услуг, включенным в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естр поставщиков социальных услуг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области, но не участвующим в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5230511100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44276730,26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5230511100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44071149,91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5230511100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205580,35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риально-техническая база, методическое и информационное обеспечение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5058905,00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информационно-технологической инфраструктуры и ведо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информационных систем мин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5230611120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5058905,00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5230611120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5058905,00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1213986,87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условий и охраны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1213986,87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непрерывной подготовки 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ников по охране труда на основе совреме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технологий обучения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494398,54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494398,54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Специальная оценка условий труда в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учреждениях, подведомстве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министерству труда и социальной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719588,33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719588,33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4291922,72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4291922,72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в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4291922,72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4291922,72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14929766,61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14929766,61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14929766,61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14929766,61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4845996,09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4845996,09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антитеррористической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4845996,09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4845996,09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52041505,52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Исполнение судебных решений, не связа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с погашением кредиторской задолже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2354920,00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1991632,83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1991632,83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363287,17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9940294200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363287,17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49686585,52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49686585,52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49686585,52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10794663459,64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7260277776,21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семей с детьми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18223934,56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Единовременное пособие членам семьи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гибших (умерших) военнослужащих,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дан, проходивших военные сборы, сотрудн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ков милиции и полиции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выплата на обустройство 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ставленного жилого помещения лицам, кот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х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6703072,00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43072,00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1318193,40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1318193,40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Ежемесячная денежная выплата гражданам, страдающим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целиакией</w:t>
            </w:r>
            <w:proofErr w:type="spell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9652669,16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233,76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9652435,40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Единовременное поощрение лиц, занесенных на Доску почета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шие семьи Губернии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ставление различных видов социальной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7236969658,33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нимавшим участие в военно-стратегической операции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Анадырь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178150,42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2100,42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Ежемесячная доплата к пенсии лицам, зам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должности, в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ответствии с Законом Саратовской области от 21 июля 1997 года № 43-ЗСО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гарантиях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13716492,27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83511,78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13632980,49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Доплата к пенсии Героям Советского Союза, Героям Российской Федерации и полным 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валерам ордена Славы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Доплата к пенсии Почетным гражданам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3152193,53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3152193,53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Доплата к пенсии инвалидам вследствие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1512809,56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17481,31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1495328,25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Доплата к пенсии гражданам, имеющим 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45369648,56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654829,34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44714819,22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товской области, в соответствии с Законом Саратовской области от 5 сентября 1996 года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Правительстве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36530699,43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265602,91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36265096,52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товской области, в соответствии с Законом Саратовской области от 27 сентября 2011 года № 125-ЗСО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Счетной палате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3229479,32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12948,53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3216530,79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щавшим государственную должность Упо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номоченного по правам человека в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области, в соответствии с Законом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ратовской области от 30 июня 2020 года №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74-ЗСО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 Уполномоченном по правам 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ловека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666687,21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6644,73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660042,48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товской области, в соответствии с Законом Саратовской области от 5 марта 2004 года № 12-ЗСО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 избирательной комиссии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4091834,90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39602,78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4052232,12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лицам, зам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щавшим государственные должности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товской области, в соответствии с Законом Саратовской области от 3 марта 2004 года № 10-ЗСО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статусе депутата Саратовской областной Думы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25854482,23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244319,71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25610162,52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доплата к пенсии в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ствии с Законом Саратовской области от 5 мая 2004 года № 22-ЗСО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территориал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избирательных комиссиях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1674066,24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5336,83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523021103И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1668729,41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мещения, отопления (топлива) и электр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энергии педагогическим работникам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вательных организаций, проживающим и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471819008,05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5092581,28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466726426,77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8493297,14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108876,93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8384420,21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 отдельным категориям граждан, проживающих и раб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тающих в сельской местности, рабочих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260945323,10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2735937,46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258209385,64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856186371,05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11219897,83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844966473,22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1430964275,38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18452343,44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1412511931,94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 реабилит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рованным лицам и лицам, признанным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32060113,61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421398,55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31638715,06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199931521,68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2962999,64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196968522,04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300224189,87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4283711,96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295940477,91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14278140,60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251050,81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14027089,79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реабилит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рованным лицам и лицам, признанным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12286074,37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183177,95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12102896,42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2187423,90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14316,60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2173107,30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расходов на погребение реаб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литированным лицам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103537,52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103272,36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ветер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нам труда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93954932,27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1391895,11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92563037,16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ветер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169298962,51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2521496,37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5230211059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166777466,14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труж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никам тыла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2392589,44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41299,44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2351290,00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расходов по оплате услуг 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фонной связи и за пользование радио реаб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2250601,06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34619,68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2215981,38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183185973,70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183185973,70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236619244,70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236619244,70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349076,00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349076,00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по изготовл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нию и ремонту зубных протезов реабилит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рованным лицам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1489692,00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1489692,00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 пригородного сообщения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523021105Ц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70218630,60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523021105Ц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70218630,60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523021105Ш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465162,00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523021105Ш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465162,00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130686600,00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130686600,00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городного сообщения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821323977,27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523021105Я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821323977,27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22317164,00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122164,00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22195000,00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пособие на погребение умерших, в отношении которых гарантии обеспечив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28260219,78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346202,95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27914016,83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32860692,09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260090,35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32600601,74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№ 51-ЗСО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 Почетном гражданине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308305,78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308305,78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Пожизненное ежемесячное денежное соде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3936000,00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Ежемесячное пособие вдове погибшего при исполнении служебных обязанностей прок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рора Саратовской области Е.Ф. Григорьева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Единовременная выплата на частичное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мещение расходов, связанных с газификац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19844826,41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81922,68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19762903,73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1872352,84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1872352,84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 лицам, раб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тающим (работавшим) в профессиональных аварийно-спасательных службах, професси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нальных аварийно-спасательных формиров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ниях Саратовской области, участвовавшим в проведении аварийно-спасательных работ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4011341,34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29183,23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3982158,11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Единовременное денежное поощрение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данам, награжденным Почетным знаком 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бернатора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 муж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 и отвагу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523021106Ж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Ежемесячная денежная выплата гражданам, больным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фенилкетонурией</w:t>
            </w:r>
            <w:proofErr w:type="spell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7638448,84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56548,84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7581900,00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Единовременная денежная выплата лицам, призванным на военную службу по мобил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зации либо заключившим контракт о добр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вольном содействии в выполнении задач, возложенных на Вооруженные Силы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523021106М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19450000,00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участникам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системы бесплатной юридической помощи в рамках оказания гражданам 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платной юридической помощи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5907600,00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5907600,00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г.Херсона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и части Херсонской области, покинувшим место постоянного проживания и прибы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330516434,07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3175178,17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5230211970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327341255,90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компенсация расходов на опл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 жилого помещения инвалидам, прожив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ющим в жилых помещениях частного 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лищного фонда в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5230214330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14575317,57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5230214330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125559,91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5230214330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14449757,66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Поче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ный донор России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123935829,77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25578,94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123910250,83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Выплата государственного единовременного пособия и ежемесячной денежной компенс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гражданам при возникновении поства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цинальных осложнений в соответствии с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деральным законом от 17 сентября 1998 года № 157-ФЗ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 иммунопрофилактике инфе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ционных болезней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19748,76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5230252400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19748,76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жилищно-коммунальных услуг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дельным категориям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618761857,95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7432963,53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611328894,42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льготным катег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риям граждан на покупку и установку газ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использующего оборудования, проведение работ внутри границ их земельных участков в рамках реализации мероприятий по 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ществлению подключения (технологического присоединения) газоиспользующего обор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дования и объектов капитального строител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ства к газораспределительным сетям при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газификации</w:t>
            </w:r>
            <w:proofErr w:type="spellEnd"/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52302R1570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26720429,83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52302R1570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26720429,83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Оказание государственной социальной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52302R4040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508904617,21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52302R4040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508904617,21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отдельным категориям граждан оплаты взноса на капитальный ремонт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имущества в многоквартирном доме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52302R4620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5007261,69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52302R4620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5007261,69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Оказание государственной социальной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52302А4040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3376698,67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52302А4040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3376698,67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отдельным категориям граждан оплаты взноса на капитальный ремонт общ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имущества в многоквартирном доме (средства для достижения показателей 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52302А4620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17181040,24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52302А4620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304729,22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52302А4620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16876311,02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организации предоставления мер социальной поддержки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5084183,32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учета проезда льготных катег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рий граждан в общественном транспорте в границах Саратовской области по транспор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карте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5230313580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5084183,32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5230313580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5084183,32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448905919,16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безработных граждан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448905919,16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Социальные выплаты безработным гражд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нам и иным категориям граждан в соотве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ствии с законодательством о занятости нас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5430252900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448905919,16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5430252900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161560,36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5430252900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448744358,80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3078546963,67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3078546963,67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ежемесячной денежной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платы отдельным категориям членов семей участников специальной военной операции, дети которых посещают общеобразовател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ные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br/>
              <w:t>организации Министерства обороны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Федерации, реализующие образов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тельные программы дошкольного, основного общего и среднего общего образования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954019901С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37405,50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954019901С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37405,50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954019908М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954019908М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590000,00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Средства, выделяемые из резервного фонда Правительства Саратовской области на предоставление дополнительной единовр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менной денежной выплаты гражданам,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ступившим на военную службу по контракту в период с 1 августа по 31 декабря 2024 года включительно для участия в специальной военной операции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1601100000,00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1601100000,00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для 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зания единовременной материальной пом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 гражданам в связи с утратой и (или)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вреждением имущества в результате атак беспилотных воздушных судов и их после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954019991Ч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10248202,84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954019991Ч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10248202,84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ежемесячной денежной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платы отдельным категориям членов семей граждан, проходящих военную службу в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инских частях и организациях, подведо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Министерству обороны Росси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Федерации, расположенных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области, в период их уч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стия в специальной военной операции на территориях Украины, Донецкой Народной Республики, Луганской Народной Республ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954019994С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57855,00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954019994С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57855,00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медицинским работникам, пост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пившим на военную службу по контракту для участия в специальной военной операции на территориях Украины, Донецкой Наро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ной Республики, Луганской Народной Ре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публики, Запорожской и Херсонской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954019995С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954019995С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поступившим на вое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ную службу по контракту в составе Фед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ральной службы войск национальной гва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дии Российской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br/>
              <w:t>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954019996С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954019996С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Средства, выделяемые из резервного фонда 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Правительства Саратовской области на предоставление единовременной денежной выплаты гражданам, проживающим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области, поступившим на военную службу по контракту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954019997С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409400000,00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954019997С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409400000,00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проживающим в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области, поступившим на военную службу по контракту для участия в спец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альной военной операции на территориях Украины, Донецкой Народной Республики, Луганской Народной Республики, Запоро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и Херсонской областей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954019998С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954019998С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3250000,00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26530167,00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26530167,00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 на предоставление единовременного пособия членам семей погибших (умерших) участн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ков специальной военной операции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1025833333,33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954019999С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1025833333,33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222432,36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222432,36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Героев Советского Союза, Героев Российской Федерации и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кавалеров ордена Славы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9740252520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222432,36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9740252520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222432,36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6710368,24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6710368,24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Единовременная материальная помощь гражданину Российской Федерации, постр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давшему в результате аварии, вызванной взрывом боеприпасов в многоквартирных домах Раменского городского округа Мо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ковской области 10 сентября 2024 года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9940307710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9940307710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обеспечению учета проезда льготных категорий граждан в общественном транспорте (городском электрическом тран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порте, автомобильном транспорте городского и пригородного сообщения) в границах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 по транспортной карте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6610368,24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6610368,24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3542455449,92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3542308149,92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Финансовая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 семей при рождении детей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722223641,84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Ежемесячная денежная выплата, назначаемая в случае рождения третьего ребенка или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521P150840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528092896,21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521P150840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528092896,21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ежемесячной денежной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платы, назначаемой в случае рождения 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тьего ребенка или последующих детей до достижения ребенком возраста трех лет (д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ставка и пересылка выплат) (в рамках дост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521P1А0840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5694851,26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521P1А0840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5694851,26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ежемесячной денежной 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ы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платы, назначаемой в случае рождения тр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тьего ребенка или последующих детей до достижения ребенком возраста трех лет (в целях достижения дополнительного резул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тата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560328,19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560328,19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регионального материнского (семейного) капитала (в целях достижения дополнительного результата федерального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187875566,18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1143596,86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186731969,32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семей с детьми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2686808822,06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выплата на обустройство 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5407160,00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27160,00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5380000,00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беременных женщин, кормящих матерей и детей в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расте до трех лет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66609851,85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66609851,85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4889675,53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2176,37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523011099Б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4887499,16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Денежные средства на приобретение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плекта школьной одежды, спортивной 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80715181,04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662786,04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80052395,00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6787699,20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56073,72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6731625,48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Денежные средства на каждого члена мног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9049188,72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81200,64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5230111013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8967988,08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6190679,82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44017,40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6146662,42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Выделение автотранспорта многодетным 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мьям, имеющим семь и более несовершенн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летних детей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125397449,98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125397449,98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части расходов на оплату ст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фессионального образования в организации, осуществляющей образовательную деятел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ность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25527837,60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152596,71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25375240,89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3173698,32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13138,32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5230111018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3160560,00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Ежемесячное пособие в связи с рождением и воспитанием ребенка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5230131460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2353060400,00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5230131460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2353060400,00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ставление различных видов социальной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133275686,02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15968419,91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162885,26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15805534,65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Компенсация расходов на оплату жилого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мещения и коммунальных услуг многоде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117307266,11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1162167,31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5230211045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116145098,80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9740191800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147300,00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Прикладные научные исследования в обл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 социальной политики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риально-техническая база, методическое и информационное обеспечение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Методическое и информационное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министерства труда и социальной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5230698722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5230698722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вопросы в области социальной пол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1514178131,69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Социальная поддержка и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ное обслуживание населения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1072065607,56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Совершенствование материально-технической базы и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доступности объектов и услуг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46370636,00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ведомственных министерству труда и 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15644600,00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15644600,00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Обустройство и адаптация в соответствии с требованиями действующих нормативов зд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884600,00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5210111140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884600,00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Безвозмездный вклад в денежной форме в имущество акционерного общества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Санат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рий-курорт имени В.И. Чапаева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, который не увеличивает уставный капитал общества, на финансовое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5210113670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29841436,00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5210113670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29841436,00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Финансовая поддер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ка семей при рождении детей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99985,00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Популяризация мер финансовой поддержки семей при рождении детей (в целях достиж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дополнительного результата федеральн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99985,00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521P1Д0844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99985,00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Разработка и реализ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ция программы системной поддержки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вышения качества жизни граждан старшего поколения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Старшее поколение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27180855,25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Популяризация системной поддержки и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вышение качества жизни граждан старшего поколения 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521P313110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Финансовое обеспечение программ, напра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ленных на обеспечение безопасных и ко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фортных условий предоставления социал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услуг в сфере социального обслужив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ния (Строительство жилого комплекса на 94 койко-мест в ГАУ СО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Балаковский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дом-интернат для престарелых и инвалидов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521P351216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22467070,81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Капитальные вложения в объекты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521P351216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22467070,81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Внедрение и функционирование системы долговременного ухода за гражданами пож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лого возраста и инвалидами (в рамках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стижения соответствующих задач федерал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4613784,44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3234302,19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521P3А1630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1379482,25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Пред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ставление различных видов социальной 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2699997,63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Поче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ный донор России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1699997,63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1699997,63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Оплата жилищно-коммунальных услуг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дельным категориям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5230252500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организации предоставления мер социальной поддержки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884918899,92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5230304207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884918899,92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5230304207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799171839,05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5230304207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84807912,49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5230304207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12177,28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5230304207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926971,10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риально-техническая база, методическое и информационное обеспечение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58131460,48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Модернизация информационно-технологической инфраструктуры и ведо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информационных систем мин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5230611120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55678487,78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5230611120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55678487,78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Методическое и информационное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ние министерства труда и социальной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5230698722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2452972,70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5230698722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2452972,70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ально-значимые мероприятия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37403160,68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социально значимых меропри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я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5230911150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37403160,68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5230911150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33989838,80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5230911150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2565584,60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5230911150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847737,28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шее поколение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3260612,60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5231011161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212940,00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5231011161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212940,00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5231011170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3047672,60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5231011170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3047672,60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тие институтов гражданского общества и поддержка социально ориентированных 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коммерческих организаций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3C080B" w:rsidRPr="00E22614" w:rsidRDefault="003C080B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</w:p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Оказание финансовой поддержки Сарато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ской областной организации Всероссийской общественной организации ветеранов (пе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5231111180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5231111180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Содействие занятости населения, совершенствование социально-трудовых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ношений и регулирование трудовой мигр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373375,01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шение условий и охраны труда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306730,01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непрерывной подготовки рабо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ников по охране труда на основе совреме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технологий обучения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213036,01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213036,01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Специальная оценка условий труда в гос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дарственных учреждениях, подведомстве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ных министерству труда и социальной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93694,00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5430511280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93694,00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шенствование социального партнерства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66645,00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5430711220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66645,00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5430711220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66645,00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и энергосбережения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1070088,00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Эне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госбережение и повышение энергоэффекти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ности теплоснабжения и системы комм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нальной инфраструктуры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1070088,00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Повышение энергоэффективности в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1070088,00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6330211520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1070088,00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Защита населения и территорий от чрезвычайных ситуаций, обеспечение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жарной безопасности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2615792,00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печение пожарной безопасности, в том числе объектов здравоохранения, социальной и культурной сферы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2615792,00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пожарной безопасности объе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2615792,00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6430211390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2615792,00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663500,00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борьбе с терроризмом и экстремизмом на террит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антитеррористической защ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6530211320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мер, направленных на снижение спроса на наркотики, предупреждение 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сечение преступлений в сфере незаконного оборота наркотиков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118170,00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информационного обеспечения профилактики наркомании и противоде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ствия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наркопреступности</w:t>
            </w:r>
            <w:proofErr w:type="spellEnd"/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6530411330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6530411330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3870,00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6530411340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6530411340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114300,00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надзорности и правонарушений среди нес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вершеннолетних на территории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45330,00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мероприятий для специалистов областных учреждений помощи семье и д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тям с привлечением ученых вузов по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блемам профилактики безнадзорности и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вонарушений несовершеннолетних, в том числе задействованных в работе по судебн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му 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постсудебному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сопровождению нес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вершеннолетних, попавших в систему уг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ловного правосудия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6530511350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6530511350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информационного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профилактики безнадзорности и прав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нарушений среди несовершеннолетних, в том числе информационное сопровождение 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роприятий по судебному и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постсудебному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сопровождению несовершеннолетних, 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павших в систему уголовного правосудия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6530511360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6530511360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5130,00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330050861,26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330050861,26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330050861,26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323398400,67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6652460,59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62675575,53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учреждений (ок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62675575,53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деятельности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ластных государственных казенных учр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62675575,53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42448962,69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19919072,88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2403,96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9340104200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305136,00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Управление резервными средствами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6115250,00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Резервный фонд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6115250,00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954019902С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4585250,00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954019902С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4585250,00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954019914Л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954019914Л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38548082,33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38548082,33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Уплата налогов, сборов и иных платежей по объектам государственного жилищного фо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1047392,00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9940308310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1047392,00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Достижение показателей деятельности 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37500690,33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9940315490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37500690,33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17359500,00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Массовый спорт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Масс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вый спорт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Проведение физкультурно-массовых и спо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5630211500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5630211500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1697500,00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15662000,00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физической культуры, спорта, туризма и молодежной политики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15662000,00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Спорт высших достижений. Подготовка спортивн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го резерва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7994000,00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подготовки высококвалифиц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рованных спортсменов по олимпийским,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ралимпийским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сурдлимпийским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видам спорта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5630111490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7994000,00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5630111490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7994000,00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альная поддержка в сфере физической кул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туры, спорта и образования спортивной направленности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7668000,00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Выплата ежемесячных специальных стипе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3630000,00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материального стимулиров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4038000,00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5630311512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4038000,00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охотничьего хозяйства и рыб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ловства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97994996,75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работы, направленной на профила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тику правонарушений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выплат денежного возн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граждения гражданам за добровольную сдачу незаконно хранящегося оружия, боеприп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сов, взрывчатых веществ и взрывчатых устройств в размерах, определенных Прав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тельством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6530110260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6530110260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87050,00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69554843,17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69554843,17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16411760,40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16411760,40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в области организ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ции, регулирования и охраны водных биол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гических ресурсов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9040159100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132900,00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федерального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охотничьего надзора, выдача разреш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 на добычу охотничьих ресурсов и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ключение </w:t>
            </w: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охотхозяйственных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соглашений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9040159701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16278860,40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9040159701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16256360,40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9040159701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52726391,17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52726391,17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52726391,17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38601673,50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14028576,71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4414,50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91726,46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416691,60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416691,60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416691,60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9940308700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416691,60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28306094,58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28306094,58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Охрана окружающей среды, во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производство и рациональное использование природных ресурсов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28180694,58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мизация всех видов антропогенного возде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ствия на экосистему, сохранение биологич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ского разнообразия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28180694,58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6230104206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28180694,58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6230104206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7779860,90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6230104206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20346490,68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6230104206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54343,00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полномочий Российской Ф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ских ресурсов)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9040159200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125400,00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47009,00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Аппарат Уполномоченного по правам ч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ловека в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13911047,93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13903147,93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13903147,93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13903147,93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13903147,93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13903147,93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13726258,06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176844,96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44,91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7900,00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9512882,63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9503482,63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9503482,63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9503482,63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иных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9503482,63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9503482,63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9346462,63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9140202200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157020,00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9400,00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Комиссия по делам несовершеннолетних и защите их прав при Правительстве Сар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53085687,39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53071487,39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53071487,39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47867929,93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работы, направленной на профила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тику правонарушений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46367929,93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созданию и организации деятельности 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миссий по делам несовершеннолетних и 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щите их прав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6530176600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46367929,93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6530176600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46367929,93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профилактической работы по 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надзорности и правонарушений среди нес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вершеннолетних на территории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Научно-методическое обеспечение системы профилактики безнадзорности и правонар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шений несовершеннолетних в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6530513820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3C080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6530513820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5203557,46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5203557,46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5203557,46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5188257,46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15300,00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14200,00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36262573,97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36262573,97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36262573,97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36262573,97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36262573,97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36262573,97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36241073,97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21500,00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Контрольно-аналитический комитет С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34243656,10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34185156,10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34185156,10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34185156,10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34185156,10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34185156,10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33740096,84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445024,32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34,94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58500,00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  <w:sz w:val="22"/>
                <w:szCs w:val="22"/>
              </w:rPr>
              <w:t>94858223,42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88585095,33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88585095,33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Профилактика правонарушений, терроризма, экстремизма и противодействие незаконному обороту наркотических средств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23699481,12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Орг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низация работы, направленной на профила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к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тику правонарушений на территории Сар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23699481,12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Осуществление органами местного сам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6530176500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23699481,12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6530176500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23699481,12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10351300,00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Комплекс процессных мероприятий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Мат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риально-техническое, информационное, пр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фессиональное совершенствование органов местного самоуправления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10351300,00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Предоставление гранта в форме субсидии Ассоциации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Совет муниципальных образ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ваний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целях орган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зации отбора и переподготовки (повышения квалификации) лиц, зачисленных в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Школа молодых управленцев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6630710910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6630710910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1851300,00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Предоставление гранта в форме субсидии Ассоциации развития территориального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щественного самоуправления Саратовской области в целях реализации мероприятий по организации и проведению конкурса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Лу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шая практика работы территориального 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б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щественного самоуправления в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6630710920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6630710920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5000000,00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субсидии на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ную поддержку Ассоциации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Совет муниц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пальных образований Саратовской области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целях обеспечения уставной деятельности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6630714440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субсидий бюджетным, авт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номным учреждениям и иным некоммерч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6630714440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3500000,00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Выполнение функций органами госуда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32057803,60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32057803,60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обеспечение функций централ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ь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32057803,60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на выплаты персоналу в целях обе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печения выполнения функций государстве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(муниципальными) органами, казе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31956665,28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9140302200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101138,32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22476510,61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22476510,61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 w:rsidRPr="00E22614">
              <w:rPr>
                <w:rFonts w:ascii="PT Astra Serif" w:hAnsi="PT Astra Serif" w:cs="Arial"/>
                <w:sz w:val="22"/>
                <w:szCs w:val="22"/>
              </w:rPr>
              <w:t>Cодействие</w:t>
            </w:r>
            <w:proofErr w:type="spellEnd"/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в организации деятельности по военно-патриотическому воспитанию гра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дан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22476510,61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9640178760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22476510,61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6247528,09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6247528,09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Государственная программа Саратовской области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Развитие государственного и 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ципального управления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6247528,09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Региональный проект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Обустройство мест захоронения погибших при защите Отеч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ства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6247528,09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Реализация федеральной целевой программы 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Увековечение памяти погибших при защите Отечества на 2019 - 2024 годы</w:t>
            </w:r>
            <w:r w:rsidR="00E22614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 xml:space="preserve"> (обустро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й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ство и восстановление воинских захорон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ний, находящихся в государственной (мун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ципальной) собственности)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66103R2990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6247528,09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66103R2990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6247528,09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Профессиональная подготовка, переподг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Расходы по исполнению отдельных обяз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Прочие внепрограммные мероприятия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lastRenderedPageBreak/>
              <w:t>Мероприятия по профессиональному разв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и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тию государственных гражданских служ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а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Закупка товаров, работ и услуг для обеспеч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е</w:t>
            </w:r>
            <w:r w:rsidRPr="00E22614">
              <w:rPr>
                <w:rFonts w:ascii="PT Astra Serif" w:hAnsi="PT Astra Serif" w:cs="Arial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9940308210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spacing w:val="-6"/>
                <w:sz w:val="22"/>
                <w:szCs w:val="22"/>
              </w:rPr>
              <w:t>25600,00</w:t>
            </w:r>
          </w:p>
        </w:tc>
      </w:tr>
      <w:tr w:rsidR="002D0247" w:rsidRPr="00E22614" w:rsidTr="006C7451">
        <w:tc>
          <w:tcPr>
            <w:tcW w:w="4536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color w:val="FFFFFF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color w:val="FFFFFF"/>
                <w:sz w:val="22"/>
                <w:szCs w:val="22"/>
              </w:rPr>
              <w:t>000</w:t>
            </w:r>
          </w:p>
        </w:tc>
        <w:tc>
          <w:tcPr>
            <w:tcW w:w="1559" w:type="dxa"/>
            <w:vAlign w:val="bottom"/>
          </w:tcPr>
          <w:p w:rsidR="002D0247" w:rsidRPr="00E22614" w:rsidRDefault="002D0247" w:rsidP="002D02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sz w:val="22"/>
                <w:szCs w:val="22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10"/>
                <w:sz w:val="22"/>
                <w:szCs w:val="22"/>
              </w:rPr>
              <w:t>185226784973,15</w:t>
            </w:r>
          </w:p>
        </w:tc>
      </w:tr>
    </w:tbl>
    <w:p w:rsidR="00AF4CB2" w:rsidRPr="00E22614" w:rsidRDefault="00AF4CB2" w:rsidP="00B17DDB">
      <w:pPr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095F50" w:rsidRPr="00E22614" w:rsidRDefault="00955942" w:rsidP="00955942">
      <w:pPr>
        <w:rPr>
          <w:rFonts w:ascii="PT Astra Serif" w:hAnsi="PT Astra Serif" w:cs="Arial"/>
        </w:rPr>
      </w:pPr>
      <w:r w:rsidRPr="00E22614">
        <w:rPr>
          <w:rFonts w:ascii="PT Astra Serif" w:hAnsi="PT Astra Serif" w:cs="Arial"/>
        </w:rPr>
        <w:t xml:space="preserve">* Нормативно-правовой (правовой) акт о выделении средств из резервного фонда </w:t>
      </w:r>
    </w:p>
    <w:p w:rsidR="00955942" w:rsidRPr="00E22614" w:rsidRDefault="00955942" w:rsidP="00955942">
      <w:pPr>
        <w:rPr>
          <w:rFonts w:ascii="PT Astra Serif" w:hAnsi="PT Astra Serif" w:cs="Arial"/>
        </w:rPr>
      </w:pPr>
      <w:r w:rsidRPr="00E22614">
        <w:rPr>
          <w:rFonts w:ascii="PT Astra Serif" w:hAnsi="PT Astra Serif" w:cs="Arial"/>
        </w:rPr>
        <w:t xml:space="preserve">Правительства Саратовской области с грифом </w:t>
      </w:r>
      <w:r w:rsidR="00E22614">
        <w:rPr>
          <w:rFonts w:ascii="PT Astra Serif" w:hAnsi="PT Astra Serif" w:cs="Arial"/>
        </w:rPr>
        <w:t>«</w:t>
      </w:r>
      <w:r w:rsidRPr="00E22614">
        <w:rPr>
          <w:rFonts w:ascii="PT Astra Serif" w:hAnsi="PT Astra Serif" w:cs="Arial"/>
        </w:rPr>
        <w:t>Для служебного пользования</w:t>
      </w:r>
      <w:r w:rsidR="00E22614">
        <w:rPr>
          <w:rFonts w:ascii="PT Astra Serif" w:hAnsi="PT Astra Serif" w:cs="Arial"/>
        </w:rPr>
        <w:t>»</w:t>
      </w:r>
      <w:r w:rsidRPr="00E22614">
        <w:rPr>
          <w:rFonts w:ascii="PT Astra Serif" w:hAnsi="PT Astra Serif" w:cs="Arial"/>
        </w:rPr>
        <w:t xml:space="preserve"> </w:t>
      </w:r>
      <w:bookmarkStart w:id="0" w:name="_GoBack"/>
      <w:bookmarkEnd w:id="0"/>
    </w:p>
    <w:sectPr w:rsidR="00955942" w:rsidRPr="00E22614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14" w:rsidRDefault="00E22614">
      <w:r>
        <w:separator/>
      </w:r>
    </w:p>
  </w:endnote>
  <w:endnote w:type="continuationSeparator" w:id="0">
    <w:p w:rsidR="00E22614" w:rsidRDefault="00E2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14" w:rsidRDefault="00E22614">
      <w:r>
        <w:separator/>
      </w:r>
    </w:p>
  </w:footnote>
  <w:footnote w:type="continuationSeparator" w:id="0">
    <w:p w:rsidR="00E22614" w:rsidRDefault="00E2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22614" w:rsidRPr="00D23AC6" w:rsidRDefault="00E22614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366BE5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:rsidR="00E22614" w:rsidRDefault="00E226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614" w:rsidRDefault="00E22614">
    <w:pPr>
      <w:pStyle w:val="a3"/>
      <w:jc w:val="center"/>
    </w:pPr>
  </w:p>
  <w:p w:rsidR="00E22614" w:rsidRDefault="00E22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B20D9"/>
    <w:rsid w:val="000E002E"/>
    <w:rsid w:val="000E57BF"/>
    <w:rsid w:val="00100115"/>
    <w:rsid w:val="00103815"/>
    <w:rsid w:val="00104799"/>
    <w:rsid w:val="00132101"/>
    <w:rsid w:val="00137620"/>
    <w:rsid w:val="00144EC7"/>
    <w:rsid w:val="0015088D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C24F5"/>
    <w:rsid w:val="001C6596"/>
    <w:rsid w:val="001D282A"/>
    <w:rsid w:val="001F6608"/>
    <w:rsid w:val="00206A06"/>
    <w:rsid w:val="0020739B"/>
    <w:rsid w:val="002110A1"/>
    <w:rsid w:val="00230355"/>
    <w:rsid w:val="00272F6D"/>
    <w:rsid w:val="002800E3"/>
    <w:rsid w:val="00294C74"/>
    <w:rsid w:val="002974EE"/>
    <w:rsid w:val="002A1921"/>
    <w:rsid w:val="002B5FF7"/>
    <w:rsid w:val="002B6D13"/>
    <w:rsid w:val="002D0247"/>
    <w:rsid w:val="002E4F42"/>
    <w:rsid w:val="002E709B"/>
    <w:rsid w:val="002F3907"/>
    <w:rsid w:val="002F7030"/>
    <w:rsid w:val="00300A68"/>
    <w:rsid w:val="00301830"/>
    <w:rsid w:val="00313C9C"/>
    <w:rsid w:val="003172D8"/>
    <w:rsid w:val="0032588F"/>
    <w:rsid w:val="00330885"/>
    <w:rsid w:val="00333FDB"/>
    <w:rsid w:val="003444B8"/>
    <w:rsid w:val="00344893"/>
    <w:rsid w:val="0034692B"/>
    <w:rsid w:val="003500DC"/>
    <w:rsid w:val="00366BE5"/>
    <w:rsid w:val="0036772C"/>
    <w:rsid w:val="003834CD"/>
    <w:rsid w:val="00385CC3"/>
    <w:rsid w:val="00397F42"/>
    <w:rsid w:val="003A20AB"/>
    <w:rsid w:val="003A3008"/>
    <w:rsid w:val="003C02C3"/>
    <w:rsid w:val="003C080B"/>
    <w:rsid w:val="003C523F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57C89"/>
    <w:rsid w:val="00461C66"/>
    <w:rsid w:val="00463257"/>
    <w:rsid w:val="0046758D"/>
    <w:rsid w:val="00474379"/>
    <w:rsid w:val="004933B1"/>
    <w:rsid w:val="004A4396"/>
    <w:rsid w:val="004A68AC"/>
    <w:rsid w:val="004B5510"/>
    <w:rsid w:val="004C43DD"/>
    <w:rsid w:val="004C47B3"/>
    <w:rsid w:val="004D19A3"/>
    <w:rsid w:val="004E0B1C"/>
    <w:rsid w:val="004F7860"/>
    <w:rsid w:val="005035B9"/>
    <w:rsid w:val="0050642A"/>
    <w:rsid w:val="00512961"/>
    <w:rsid w:val="005147A9"/>
    <w:rsid w:val="00532520"/>
    <w:rsid w:val="00536854"/>
    <w:rsid w:val="005446FE"/>
    <w:rsid w:val="00552C95"/>
    <w:rsid w:val="0055727D"/>
    <w:rsid w:val="00563D21"/>
    <w:rsid w:val="00591F88"/>
    <w:rsid w:val="005B2D1E"/>
    <w:rsid w:val="005C21DD"/>
    <w:rsid w:val="005E0DDE"/>
    <w:rsid w:val="005E6D9A"/>
    <w:rsid w:val="005F7773"/>
    <w:rsid w:val="00601BEF"/>
    <w:rsid w:val="006233FC"/>
    <w:rsid w:val="006363E6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7302FC"/>
    <w:rsid w:val="00744083"/>
    <w:rsid w:val="007565DC"/>
    <w:rsid w:val="00757A61"/>
    <w:rsid w:val="00781751"/>
    <w:rsid w:val="007B5FFE"/>
    <w:rsid w:val="007D2F18"/>
    <w:rsid w:val="007F25F1"/>
    <w:rsid w:val="00814DA3"/>
    <w:rsid w:val="00824685"/>
    <w:rsid w:val="00827631"/>
    <w:rsid w:val="008308DD"/>
    <w:rsid w:val="0083216E"/>
    <w:rsid w:val="0083783A"/>
    <w:rsid w:val="00841933"/>
    <w:rsid w:val="008713B3"/>
    <w:rsid w:val="00892E2E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2286E"/>
    <w:rsid w:val="00922C67"/>
    <w:rsid w:val="00937D11"/>
    <w:rsid w:val="009453FC"/>
    <w:rsid w:val="00955942"/>
    <w:rsid w:val="009630AD"/>
    <w:rsid w:val="00965294"/>
    <w:rsid w:val="00976EC5"/>
    <w:rsid w:val="009808C9"/>
    <w:rsid w:val="009942DC"/>
    <w:rsid w:val="009A13DC"/>
    <w:rsid w:val="009B19EF"/>
    <w:rsid w:val="009C507F"/>
    <w:rsid w:val="009D675D"/>
    <w:rsid w:val="009E0C92"/>
    <w:rsid w:val="009E6FE6"/>
    <w:rsid w:val="00A0530D"/>
    <w:rsid w:val="00A15B24"/>
    <w:rsid w:val="00A36E69"/>
    <w:rsid w:val="00A42DD3"/>
    <w:rsid w:val="00A61246"/>
    <w:rsid w:val="00A716C9"/>
    <w:rsid w:val="00A7303A"/>
    <w:rsid w:val="00A745D4"/>
    <w:rsid w:val="00A81257"/>
    <w:rsid w:val="00A92F2D"/>
    <w:rsid w:val="00A96927"/>
    <w:rsid w:val="00A97E24"/>
    <w:rsid w:val="00AA4CEE"/>
    <w:rsid w:val="00AB6D7D"/>
    <w:rsid w:val="00AC058C"/>
    <w:rsid w:val="00AD75A0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6476"/>
    <w:rsid w:val="00B80443"/>
    <w:rsid w:val="00B80871"/>
    <w:rsid w:val="00B96140"/>
    <w:rsid w:val="00BB1ECF"/>
    <w:rsid w:val="00BC05E8"/>
    <w:rsid w:val="00BD11A8"/>
    <w:rsid w:val="00BE098F"/>
    <w:rsid w:val="00BF1F43"/>
    <w:rsid w:val="00BF61DF"/>
    <w:rsid w:val="00C028EA"/>
    <w:rsid w:val="00C10DF1"/>
    <w:rsid w:val="00C241D4"/>
    <w:rsid w:val="00C3650B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7241"/>
    <w:rsid w:val="00CB79B3"/>
    <w:rsid w:val="00CD0676"/>
    <w:rsid w:val="00CD68F3"/>
    <w:rsid w:val="00CD6EEC"/>
    <w:rsid w:val="00CD7CF4"/>
    <w:rsid w:val="00CE608F"/>
    <w:rsid w:val="00CF0D47"/>
    <w:rsid w:val="00D11FF4"/>
    <w:rsid w:val="00D23AC6"/>
    <w:rsid w:val="00D24CD4"/>
    <w:rsid w:val="00D54703"/>
    <w:rsid w:val="00D7274A"/>
    <w:rsid w:val="00D81D23"/>
    <w:rsid w:val="00D84DCD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E0E76"/>
    <w:rsid w:val="00EE7C94"/>
    <w:rsid w:val="00EF5235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7305A"/>
    <w:rsid w:val="00F86060"/>
    <w:rsid w:val="00F8722D"/>
    <w:rsid w:val="00F958BF"/>
    <w:rsid w:val="00FA01FE"/>
    <w:rsid w:val="00FA5321"/>
    <w:rsid w:val="00FB21F5"/>
    <w:rsid w:val="00FB5F89"/>
    <w:rsid w:val="00FC5220"/>
    <w:rsid w:val="00FD0B45"/>
    <w:rsid w:val="00FD30A2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B19D5-42B0-4A9B-981F-171A426F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105</TotalTime>
  <Pages>218</Pages>
  <Words>87906</Words>
  <Characters>501070</Characters>
  <Application>Microsoft Office Word</Application>
  <DocSecurity>0</DocSecurity>
  <Lines>4175</Lines>
  <Paragraphs>1175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587801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11</cp:revision>
  <cp:lastPrinted>2021-04-22T07:53:00Z</cp:lastPrinted>
  <dcterms:created xsi:type="dcterms:W3CDTF">2025-04-30T08:11:00Z</dcterms:created>
  <dcterms:modified xsi:type="dcterms:W3CDTF">2025-05-14T05:17:00Z</dcterms:modified>
</cp:coreProperties>
</file>