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0AB" w:rsidRPr="00A15B24" w:rsidRDefault="003A20AB" w:rsidP="00D23AC6">
      <w:pPr>
        <w:ind w:left="4820"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5B24">
        <w:rPr>
          <w:rFonts w:ascii="PT Astra Serif" w:hAnsi="PT Astra Serif"/>
          <w:bCs/>
          <w:color w:val="000000"/>
          <w:sz w:val="28"/>
          <w:szCs w:val="28"/>
        </w:rPr>
        <w:t xml:space="preserve">Приложение 2 к Закону Саратовской области </w:t>
      </w:r>
      <w:r w:rsidR="00422090" w:rsidRPr="00A15B24">
        <w:rPr>
          <w:rFonts w:ascii="PT Astra Serif" w:hAnsi="PT Astra Serif"/>
          <w:bCs/>
          <w:color w:val="000000"/>
          <w:sz w:val="28"/>
          <w:szCs w:val="28"/>
        </w:rPr>
        <w:t>«</w:t>
      </w:r>
      <w:r w:rsidRPr="00A15B24">
        <w:rPr>
          <w:rFonts w:ascii="PT Astra Serif" w:hAnsi="PT Astra Serif"/>
          <w:bCs/>
          <w:color w:val="000000"/>
          <w:sz w:val="28"/>
          <w:szCs w:val="28"/>
        </w:rPr>
        <w:t>Об исполнении областного бюджета за 202</w:t>
      </w:r>
      <w:r w:rsidR="00D7274A" w:rsidRPr="00A15B24">
        <w:rPr>
          <w:rFonts w:ascii="PT Astra Serif" w:hAnsi="PT Astra Serif"/>
          <w:bCs/>
          <w:color w:val="000000"/>
          <w:sz w:val="28"/>
          <w:szCs w:val="28"/>
        </w:rPr>
        <w:t>3</w:t>
      </w:r>
      <w:r w:rsidRPr="00A15B24">
        <w:rPr>
          <w:rFonts w:ascii="PT Astra Serif" w:hAnsi="PT Astra Serif"/>
          <w:bCs/>
          <w:color w:val="000000"/>
          <w:sz w:val="28"/>
          <w:szCs w:val="28"/>
        </w:rPr>
        <w:t xml:space="preserve"> год</w:t>
      </w:r>
      <w:r w:rsidR="00422090" w:rsidRPr="00A15B24">
        <w:rPr>
          <w:rFonts w:ascii="PT Astra Serif" w:hAnsi="PT Astra Serif"/>
          <w:bCs/>
          <w:color w:val="000000"/>
          <w:sz w:val="28"/>
          <w:szCs w:val="28"/>
        </w:rPr>
        <w:t>»</w:t>
      </w:r>
    </w:p>
    <w:p w:rsidR="003A20AB" w:rsidRPr="00A15B24" w:rsidRDefault="003A20AB" w:rsidP="003A20AB">
      <w:pPr>
        <w:ind w:left="6164"/>
        <w:rPr>
          <w:rFonts w:ascii="PT Astra Serif" w:hAnsi="PT Astra Serif"/>
          <w:bCs/>
          <w:color w:val="000000"/>
          <w:sz w:val="28"/>
          <w:szCs w:val="28"/>
        </w:rPr>
      </w:pPr>
    </w:p>
    <w:p w:rsidR="003A20AB" w:rsidRPr="00A15B24" w:rsidRDefault="003A20AB" w:rsidP="003A20A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15B24">
        <w:rPr>
          <w:rFonts w:ascii="PT Astra Serif" w:hAnsi="PT Astra Serif"/>
          <w:b/>
          <w:bCs/>
          <w:color w:val="000000"/>
          <w:sz w:val="28"/>
          <w:szCs w:val="28"/>
        </w:rPr>
        <w:t>Расходы областного бюджета за 202</w:t>
      </w:r>
      <w:r w:rsidR="00D7274A" w:rsidRPr="00A15B24">
        <w:rPr>
          <w:rFonts w:ascii="PT Astra Serif" w:hAnsi="PT Astra Serif"/>
          <w:b/>
          <w:bCs/>
          <w:color w:val="000000"/>
          <w:sz w:val="28"/>
          <w:szCs w:val="28"/>
        </w:rPr>
        <w:t>3</w:t>
      </w:r>
      <w:r w:rsidRPr="00A15B24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</w:t>
      </w:r>
    </w:p>
    <w:p w:rsidR="003A20AB" w:rsidRPr="00A15B24" w:rsidRDefault="003A20AB" w:rsidP="003A20A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15B24">
        <w:rPr>
          <w:rFonts w:ascii="PT Astra Serif" w:hAnsi="PT Astra Serif"/>
          <w:b/>
          <w:bCs/>
          <w:color w:val="000000"/>
          <w:sz w:val="28"/>
          <w:szCs w:val="28"/>
        </w:rPr>
        <w:t>по ведомственной структуре расходов бюджета</w:t>
      </w:r>
    </w:p>
    <w:p w:rsidR="003A20AB" w:rsidRPr="00A15B24" w:rsidRDefault="003A20AB" w:rsidP="003A20AB">
      <w:pPr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A20AB" w:rsidRPr="00A15B24" w:rsidRDefault="003A20AB" w:rsidP="003A20AB">
      <w:pPr>
        <w:jc w:val="right"/>
        <w:rPr>
          <w:rFonts w:ascii="PT Astra Serif" w:hAnsi="PT Astra Serif"/>
          <w:sz w:val="4"/>
          <w:szCs w:val="4"/>
        </w:rPr>
      </w:pPr>
      <w:r w:rsidRPr="00A15B24">
        <w:rPr>
          <w:rFonts w:ascii="PT Astra Serif" w:hAnsi="PT Astra Serif"/>
        </w:rPr>
        <w:t>(рублей)</w:t>
      </w:r>
    </w:p>
    <w:tbl>
      <w:tblPr>
        <w:tblStyle w:val="ab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559"/>
      </w:tblGrid>
      <w:tr w:rsidR="003A20AB" w:rsidRPr="00A15B24" w:rsidTr="00D23AC6">
        <w:trPr>
          <w:trHeight w:val="91"/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:rsidR="003A20AB" w:rsidRPr="00A15B2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Наименование</w:t>
            </w:r>
          </w:p>
          <w:p w:rsidR="003A20AB" w:rsidRPr="00A15B2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20AB" w:rsidRPr="00A15B2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Код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20AB" w:rsidRPr="00A15B2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Раздел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20AB" w:rsidRPr="00A15B2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Под-ра</w:t>
            </w: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дел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20AB" w:rsidRPr="00A15B2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Целевая</w:t>
            </w:r>
          </w:p>
          <w:p w:rsidR="003A20AB" w:rsidRPr="00A15B24" w:rsidRDefault="003A20AB" w:rsidP="00D23AC6">
            <w:pPr>
              <w:jc w:val="center"/>
              <w:rPr>
                <w:rFonts w:ascii="PT Astra Serif" w:hAnsi="PT Astra Serif"/>
                <w:bCs/>
                <w:spacing w:val="-10"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статья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20AB" w:rsidRPr="00A15B2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Вид ра</w:t>
            </w: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20AB" w:rsidRPr="00A15B2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color w:val="000000"/>
                <w:spacing w:val="-6"/>
                <w:sz w:val="22"/>
                <w:szCs w:val="22"/>
              </w:rPr>
              <w:t>Сумма</w:t>
            </w:r>
          </w:p>
        </w:tc>
      </w:tr>
    </w:tbl>
    <w:p w:rsidR="003A20AB" w:rsidRPr="00A15B24" w:rsidRDefault="003A20AB" w:rsidP="003A20AB">
      <w:pPr>
        <w:rPr>
          <w:rFonts w:ascii="PT Astra Serif" w:hAnsi="PT Astra Serif"/>
          <w:sz w:val="4"/>
          <w:szCs w:val="4"/>
        </w:rPr>
      </w:pPr>
    </w:p>
    <w:tbl>
      <w:tblPr>
        <w:tblStyle w:val="ab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559"/>
      </w:tblGrid>
      <w:tr w:rsidR="003A20AB" w:rsidRPr="00A15B24" w:rsidTr="0032588F">
        <w:trPr>
          <w:trHeight w:val="91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Pr="00A15B24" w:rsidRDefault="003A20AB" w:rsidP="0032588F">
            <w:pPr>
              <w:spacing w:line="228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A15B24" w:rsidRDefault="003A20AB" w:rsidP="0032588F">
            <w:pPr>
              <w:spacing w:line="228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A15B24" w:rsidRDefault="003A20AB" w:rsidP="0032588F">
            <w:pPr>
              <w:spacing w:line="228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A15B24" w:rsidRDefault="003A20AB" w:rsidP="0032588F">
            <w:pPr>
              <w:spacing w:line="228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A15B24" w:rsidRDefault="003A20AB" w:rsidP="0032588F">
            <w:pPr>
              <w:spacing w:line="228" w:lineRule="auto"/>
              <w:jc w:val="center"/>
              <w:rPr>
                <w:rFonts w:ascii="PT Astra Serif" w:hAnsi="PT Astra Serif"/>
                <w:bCs/>
                <w:spacing w:val="-10"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pacing w:val="-1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A15B24" w:rsidRDefault="003A20AB" w:rsidP="0032588F">
            <w:pPr>
              <w:spacing w:line="228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/>
                <w:bCs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4C47B3" w:rsidRDefault="003A20AB" w:rsidP="0032588F">
            <w:pPr>
              <w:spacing w:line="228" w:lineRule="auto"/>
              <w:ind w:left="-108"/>
              <w:jc w:val="center"/>
              <w:rPr>
                <w:rFonts w:ascii="PT Astra Serif" w:hAnsi="PT Astra Serif"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/>
                <w:bCs/>
                <w:spacing w:val="-6"/>
                <w:sz w:val="22"/>
                <w:szCs w:val="22"/>
              </w:rPr>
              <w:t>7</w:t>
            </w:r>
          </w:p>
        </w:tc>
      </w:tr>
      <w:tr w:rsidR="0032588F" w:rsidRPr="00A15B24" w:rsidTr="0032588F">
        <w:tc>
          <w:tcPr>
            <w:tcW w:w="4536" w:type="dxa"/>
            <w:tcBorders>
              <w:top w:val="single" w:sz="4" w:space="0" w:color="auto"/>
            </w:tcBorders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Саратовская областная Дума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302833477,37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297857282,86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Функционирование законодательных (пре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ставительных) органов государственной 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и представительных органов 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пальных образований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297748047,36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17693782,73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17693782,73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17693782,73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17693782,73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17693782,73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«Информационная откр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«Размещение инфо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мации о деятельности Саратовской облас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Думы и депутатов Саратовской облас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Думы в средствах массовой информ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закупок в части приобрет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работ, услуг по информационному осв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щению деятельности органов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власти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6652398730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6652398730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273504903,18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законодательного органа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273504903,18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Пре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9110001100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7562771,01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9110001100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7562771,01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деп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татов Саратовской областной Думы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9110001200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59369968,73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9110001200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59369968,73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9110002200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205887666,44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9110002200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185643160,37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9110002200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20244506,07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9110006100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684497,00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9110006100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684497,00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3990661,45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исполнение статьи 35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закона от 8 мая 1994 года № 3-ФЗ  «О статусе сенатора Российской Федерации и статусе депутата Государственной Думы 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дерального Собрания Российской Федер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ции»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3990661,45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сенаторов 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3990661,45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3244529,86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746131,59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109235,50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109235,50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109235,50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 в сфере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государственных вопросов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109235,50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109235,50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176194,51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176194,51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176194,51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176194,51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176194,51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176194,51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9730093100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9730093100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Управление делами Правительства Сар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1195212765,31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1185716560,98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Функционирование высшего должностного лица субъекта Российской Федерации и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ниципального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9043238,95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9043238,95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9043238,95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бернатора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9043238,95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9043238,95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Функционирование законодательных (пре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ставительных) органов государственной 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и представительных органов 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пальных образований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30040906,29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30040906,29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исполнение статьи 35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закона от 8 мая 1994 года № 3-ФЗ  «О статусе сенатора Российской Федерации и статусе депутата Государственной Думы 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дерального Собрания Российской Федер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ции»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30040906,29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депутатов Гос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дарственной Думы и их помощников в изб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рательных округах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9950051410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29301239,95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9950051410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22121635,45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9950051410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5796555,81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9950051410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1383048,69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деятельности сенаторов 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739666,34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631462,97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69518,74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38684,63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Функционирование Правительства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149232629,21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124066458,36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124066458,36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Пре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седателя Правительства области и его зам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35649368,98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35649368,98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88417089,38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83361145,86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4972743,52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25166170,85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25166170,85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25166170,85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25166170,85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997399786,53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122975800,00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5580000000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122975800,00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хранности, учета документов и предоставл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пользователям архивной информации»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5580300000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122975800,00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5580304100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122975800,00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5580304100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122975800,00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правонар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приятий, направленных на организацию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боты общественных объединений и насел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в обеспечении правопорядка и безопа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 на улицах, в транспорте, в других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щественных местах, жилом секторе, работе с подростками и молодежью, а также советов общественности при участковых пунктах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544903089,39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«Создание условий для реал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544903089,39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«Оперативное тран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портное обеспечение деятельности Губерн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371682299,81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265652703,52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265652703,52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106029596,29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106029596,29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 «Создание условий для осуществления деятельности Губернат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 области, Правительства области, управл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делами Правительства области, облас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государственных учреждений, подв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домственных управлению делами Прав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тельства области, исполнительных органов области и государственных органов области, материально-техническое обеспечение кот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рых осуществляет управление делами Прав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тельства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128776978,20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86678621,78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86678621,78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42098356,42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2406546,10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39691810,32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фун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11730495,15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11730495,15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11730495,15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«Внедрение и сопр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вождение информационных систем исполн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тельных органов области,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30891757,56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30891757,56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30891757,56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фун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ционирования программно-технического комплекса Ситуационного центра Губерн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тора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1821558,67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1821558,67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1821558,67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323074617,94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16348500,00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16348500,00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300672923,94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175197304,43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125402944,73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72674,78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6053194,00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6053194,00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6437679,20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6437679,20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 в сфере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государственных вопросов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2151546,00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1031246,00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1120300,00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4286133,20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3978828,40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307304,80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159145,78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159145,78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159145,78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159145,78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обеспечению мобилизац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онной готовности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159145,78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159145,78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319004,00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319004,00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151286,19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151286,19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151286,19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167717,81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167717,81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167717,81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167717,81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6739433,51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1509229,09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1509229,09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1491888,95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«Организация оказания и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1491888,95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1491888,95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1491888,95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17340,14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«Социальная и материальная поддержка студентов профессиональных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разовательных организаций, подведомстве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17340,14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молодым специал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5Д20404500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17340,14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5Д20404500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17340,14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5230204,42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5230204,42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5230204,42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«Организация оказания и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5230204,42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3208877,67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3208877,67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2021326,75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2021326,75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2278621,04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2278621,04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2278621,04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2278621,04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«Организация оказания и обесп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чения медицинской помощи населению мед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цинскими организациями в рамках территор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2278621,04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Выплаты отдельным категориям медици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работников, определенным пунктом 2 и подпунктом «а» пункта 14 постановления Правительства Российской Федерации от 31 декабря 2022 года № 2568 «О дополнител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государственной социальной поддержке медицинских работников медицинских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низаций, входящих в государственную и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ниципальную системы здравоохранения и участвующих в базовой программе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медицинского страхования либо территориальных программах обязательного медицинского страхования» и не подпада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щим под его действие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2278621,04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2278621,04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промышленности и энерг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тики Саратовской области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101743529,99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79767984,39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47125838,88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243576,67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243576,67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формации ограниченного доступа, не соста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243576,67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243576,67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243576,67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45850368,54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45850368,54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45850368,54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45802546,22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47822,32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1031893,67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1031893,67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1031893,67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1031893,67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32642145,51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2895945,51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народного сотрудничества и межрегионал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2895945,51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1785425,51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части затрат, связанных с опл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5824114810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1785425,51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5824114810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1785425,51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полнения работ на земельных участках,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положенных в границах особой экономич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зоны технико-внедренческого типа»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1110520,00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затрат на выполнение работ по выносу кабеля и электрода электрохимич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защиты газопровода с территории 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бой экономической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5824714890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1110520,00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5824714890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1110520,00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промышленности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29746200,00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 государственная поддержка промышленных предприятий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рабатывающих производств»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29746200,00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«Поддержка проектов развития промышленности и развитие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6781900000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29746200,00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67819R5912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29746200,00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67819R5912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29746200,00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«Снижение рисков и смягч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фун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ционирования региональной системы гос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дарственного учета и контроля радиоакти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веществ и радиоактивных отходов на территории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6411500000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функционирования регионал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системы государственного учета и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троля радиоактивных веществ и радиоакти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отходов на территории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64115Г7400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64115Г7400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40845,60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40845,60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40845,60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40845,60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40845,60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40845,60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промышленности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 государственная поддержка промышленных предприятий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рабатывающих производств»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«Государственная поддержка кадрового потенциала промы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6782200000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6782284730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6782284730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Аппарат Губернатора Саратовской обл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257715744,96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256091939,79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Функционирование высшего должностного лица субъекта Российской Федерации и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ниципального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256091939,79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458250,17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458250,17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432702,67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432702,67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432702,67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формации ограниченного доступа, не соста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25547,50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25547,50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25547,50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240152590,23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240152590,23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240152590,23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239955347,27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197242,96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15481099,39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15481099,39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15481099,39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15481099,39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1623805,17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1623805,17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207563,47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 дополнительном профе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207563,47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области, в соответствии с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6630200000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207563,47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66302V0000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207563,47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66302V0000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207563,47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1416241,70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1416241,70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229330,70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149330,70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Подготовка управленческих кадров для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низаций народного хозяйства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99300R0660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1186911,00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99300R0660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1186911,00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lastRenderedPageBreak/>
              <w:t>Министерство финансов Саратовской о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9116258631,24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457605080,76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206969409,12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64082795,61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64082795,61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 «Организация ме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23986629,49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отдельных государственных полномочий по санкционированию финанс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выми органами муниципальных образований области оплаты денежных обязательств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лучателям средств областного бюджета,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ластным государственным автономным и бюджетным учреждениям, иным юридич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6640177150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23986629,49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6640177150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23986629,49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«Развитие и сопр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вождение информационных систем и ресу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40096166,12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40096166,12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40096166,12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137226073,07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137226073,07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137186494,07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133362586,24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3758907,83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39579,00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39579,00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5660540,44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5660540,44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5660540,44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5660540,44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250635671,64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149922912,00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149922912,00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долг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Выплата вознаграждения (комиссии) агентам за оказание агентских услуг в сфере разм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щения, обслуживания, выкупа, обмена и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гашения государственных долговых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66402A9710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66402A9710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бю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жетной грамотности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«Развитие иници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тивного бюджетирования в Саратовской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139882912,00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6640572100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139882912,00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6640572100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139882912,00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95100828,92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7266600,00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7266600,00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87834228,92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76930211,33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10901376,15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2641,44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5611930,72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4911930,72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4911930,72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4911930,72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присвоению, подтвержд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нию, пересмотру  кредитных рейтингов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ратовской области и государственных це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бумаг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58081861,36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58081861,36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58081861,36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58081861,36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первичного воинского учета органами местного самоуправления посел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ний, муниципальных и городских округов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9020051180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58081861,36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9020051180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58081861,36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182109,08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182109,08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75871,08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75871,08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75871,08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106238,00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106238,00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106238,00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106238,00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и 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пального долга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407289493,08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внутренн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и муниципального долга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407289493,08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407289493,08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407289493,08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долг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407289493,08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6640209710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316480893,06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(муниц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6640209710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316480893,06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Проценты за рассрочку погашения рестру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6640209740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21170467,38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(муниц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6640209740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21170467,38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Проценты за рассрочку погашения рестру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турированной задолженности по бюджетн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му кредиту, предоставленному из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бюджета в целях погашения бюджетн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6640209750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4804427,40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(муниц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6640209750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4804427,40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Обслуживание долговых обязательств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сти, связанных с использованием бюджетных кредитов, полученных из федерального бю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жета на финансовое обеспечение реализации инфраструктурных проектов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6640209760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62588391,45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(муниц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6640209760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62588391,45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Обслуживание долговых обязательств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сти, связанных с использованием бюджетных кредитов, полученных из федерального бю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жета на строительство (реконструкцию), 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питальный ремонт, ремонт и содержание 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томобильных дорог общего пользования (за исключением автомобильных дорог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значения), за счет средств облас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66402D9720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2245313,79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(муниц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66402D9720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2245313,79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8193100086,96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Дотации на выравнивание бюджетной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печенности субъектов Российской Федер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и муниципальных образований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4238648300,00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4238648300,00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4238648300,00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 «Организация ме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4238648300,00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Дотации на выравнивание бюджетной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печенности муниципальных районов (горо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округов)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6640170200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4238648300,00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6640170200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4238648300,00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700801800,00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692301800,00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692301800,00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 «Организация ме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692301800,00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Дотации, связанные с особым режимом 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опасного функционирования закрытых адм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6640150100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34002000,00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6640150100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34002000,00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6640170300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658299800,00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6640170300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658299800,00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Дотации на премирование победителей Вс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российского конкурса «Лучшая муниципал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ная практика»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9610053990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9610053990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3253649986,96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3175956883,58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3175956883,58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 «Организация ме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3175956883,58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сохранения достигнутых пок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6640172500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1942123971,48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6640172500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1942123971,48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государственных полномочий по расчету и предоставлению дотаций посел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84120960,00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84120960,00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6640178110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6640178110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6640179200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999711952,10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6640179200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999711952,10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77693103,38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77693103,38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9610079330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77693103,38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9610079330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77693103,38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Управление по взаимодействию с прав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охранительными органами и противоде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ствию коррупции Правительства Сар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74526665,33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74490665,33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238979,00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238979,00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238979,00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полномочий по составлению (изменению) списков кандидатов в прися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9020051200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238979,00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9020051200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238979,00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74251686,33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49243777,70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правонар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48559385,99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ГУ МВД Российской Федерации по Саратовской области полномочий по составлению прот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колов об административных правонарушен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2068099,98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Субвенции федеральному бюджету на 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ществление части переданных полномочий по составлению протоколов об администр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тивных правонарушениях, посягающих на общественный порядок и общественную 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опасность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6510957010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2068099,98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6510957010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2068099,98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«Увеличение колич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передвижных  пунктов полиции на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10942268,81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10942268,81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10941668,81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легк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выми автомобилями участковых уполном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ченных полиции»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35549017,20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35549017,20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35543217,20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«Противодействие злоуп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244391,71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соци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логического исследования общественного мнения населения Саратовской области к проблемам наркотизации общества»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244391,71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244391,71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244391,71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опросов общественного мнения для оценки уровня коррупции, выявления нед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статков в областном законодательстве, сп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чета»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6540100000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65401V0000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65401V0000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24205294,39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24205294,39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24205294,39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24173109,07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32185,32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802614,24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802614,24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802614,24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802614,24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экономического развития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1045297270,65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710469749,04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710469749,04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564861960,05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«Стратегическое планиров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1799884,00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«Статистическое обеспечение исполнительных органов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1799884,00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1799884,00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1799884,00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«Сокращение администр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тивных барьеров, повышение доступности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563062076,05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5850400000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563062076,05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5850404100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563062076,05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5850404100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563062076,05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1260631,21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1260631,21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852782,26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852782,26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852782,26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формации ограниченного доступа, не соста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407848,95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407848,95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407848,95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3954510,62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3954510,62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3954510,62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66403999ЭЛ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3954510,62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66403999ЭЛ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3954510,62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136697988,80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136697988,80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136697988,80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134418927,26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2274134,97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4926,57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3694658,36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262386,00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262386,00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262386,00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3432272,36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 в сфере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государственных вопросов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130770,40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130770,40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3301501,96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3301501,96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334667501,61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Прикладные научные исследования в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народного сотрудничества и межрегионал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«Разработка приор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тетных научных исследований в сфере вне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неэкономической деятельности и междун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родного сотрудничества»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5825000000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58250V0000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58250V0000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332967501,61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294623217,00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народного сотрудничества и межрегионал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90529919,00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уч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стия области в приоритетных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конгрессно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-выставочных мероприятиях, проводимых на территории Российской Федерации и за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бежом»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2243719,00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2243719,00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2243719,00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«Безвозмездный вклад в денежной форме в имущество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с ограниченной ответственностью «Би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нес-инкубатор Саратовской области»,  кот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рый не увеличивает уставный капитал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ства, на финансовое обеспечение затрат, св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занных с участием Саратовской области в Международной выставке-форуме «Россия»</w:t>
            </w:r>
          </w:p>
        </w:tc>
        <w:tc>
          <w:tcPr>
            <w:tcW w:w="70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Безвозмездный вклад в денежной форме в имущество общества с ограниченной 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ственностью «Бизнес-инкубатор Саратовской области»,  который не увеличивает уставный капитал общества, на финансовое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затрат, связанных с участием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 в Международной выставке-форуме «Россия»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5824914790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5824914790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«Адресная поддержка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вышения производительности труда на пре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582L200000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12286200,00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результатов национального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екта «Производительность труда» (субсидия некоммерческой организации «Фонд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тия промышленности Саратовской области» на развитие регионального центра компете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ций в сфере производительности труда)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582L252891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9786200,00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582L252891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9786200,00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результатов национального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екта «Производительность труда» (субсидия некоммерческой организации «Фонд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582L252892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582L252892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малого и среднего предпринимательства в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204023298,00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«Субсидия бюджетам муниципальных районов области на обесп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чение деятельности муниципальных бизнес-инкубаторов»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5775000,00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5830171100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5775000,00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5830171100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5775000,00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ежего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5831600000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58316V0000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58316V0000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принимательства»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5833800000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затрат в связи с оказанием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ластным бизнес-инкубатором услуг субъе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там малого предпринимательства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5833843100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5833843100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Основное мероприятие «Имущественный взнос в некоммерческую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микрокредитную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компанию «Фонд микрокредитования суб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ъ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ектов малого предпринимательства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5834000000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Имущественный взнос в некоммерческую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микрокредитную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компанию «Фонд микр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кредитования субъектов малого предприн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мательства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5834043120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5834043120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«Возмещение части затрат субъектам малого и среднего пре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принимательства на развитие лизинга осно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5834100000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5834143110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5834143110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11095000,00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самозанятым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583I25527N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8936836,73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583I25527N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8936836,73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мыслов, в целях оказания комплекса инфо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мационно-консультационных услуг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самоз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нятым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583I25527Q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2158163,27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583I25527Q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2158163,27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«Создание условий для легкого старта и комфортного ведения би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неса»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34298400,01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поддержка малого и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на вовлечение в предпринимательскую деятельность граждан, желающих вести би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нес, начинающих и действующих предпр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нимателей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583I45527Ж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14727755,10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583I45527Ж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14727755,10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там малого и среднего предпринимательства, включенным в реестр социальных предпр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нимателей, и (или) субъектам малого и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созданным физ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ческими лицами в возрасте до 25 лет вкл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чительно)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583I45527У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9665204,09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583I45527У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9665204,09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мыслов, в целях оказания комплекса услуг, направленных на вовлечение в предприним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583I45527Ш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5102040,82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583I45527Ш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5102040,82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деятельности организаций,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мыслов, в целях оказания комплекса услуг, направленных на вовлечение в предприним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583I4U527Ш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4803400,00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583I4U527Ш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4803400,00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98154897,99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тийный фонд для субъектов малого предпр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нимательства Саратовской области» на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полнение обязательств по поручительствам и (или) независимым гарантиям, предоста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дитных договорах, договорах займа, догов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583I55527W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13808265,31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583I55527W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13808265,31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принимательства в рамках Центра «Мой би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нес»)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583I55527Ц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22503826,54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583I55527Ц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22503826,54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583I55527Ю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10136377,56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583I55527Ю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10136377,56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зующих инфраструктуру поддержки эк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583I55527Я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46106428,58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583I55527Я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46106428,58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Поддержка деятельности организаций,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зующих инфраструктуру поддержки эк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портно ориентированных субъектов малого и среднего предпринимательства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583I5U5274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583I5U5274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«Развитие оптовой и розни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торговли, общественного питания и 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товых услуг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торж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ственного мероприятия, посвященного Дню работника торговли»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5840700000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58407V0000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58407V0000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промышленности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38344284,61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 государственная поддержка промышленных предприятий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рабатывающих производств»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38344284,61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ализующих инвестиционные проекты»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6781700000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4921484,61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Субсидия некоммерческой организации «Фонд развития промышленности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6781784800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4921484,61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6781784800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4921484,61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«Поддержка проектов развития промышленности и развитие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6781900000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33422800,00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программ развития промышленности (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докапитализация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реги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нального фонда развития промышленности Саратовской области)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67819R5911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33422800,00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67819R5911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33422800,00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160020,00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160020,00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160020,00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160020,00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160020,00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160020,00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Управление ветеринарии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544581306,93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544527306,93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514459714,95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«Развитие сельского хозяйства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468119977,46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отраслей агропр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рья и продовольствия»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4973877,46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«Проведение противоэпизо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тических мероприятий»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239999,90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239999,90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239999,90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«Экспорт продукции агр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промышленного комплекса»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5Г1T200000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4498877,56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5Г1T252510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4498877,56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5Г1T252510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4498877,56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463146100,00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ветеринарных услуг и проведение мероприятий по предупрежд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ликвидации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463146100,00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5Г40604100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463146100,00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5Г40604100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463146100,00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46339737,49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46339737,49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отдельных государственных полномочий по организации проведения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9610077130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46339737,49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9610077130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46339737,49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30067591,98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28731043,59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28731043,59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28731043,59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28252285,72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478757,87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1336548,39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1336548,39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1336548,39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1336548,39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сельского хозяйства Сар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4150498965,18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17950900,00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17950900,00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сельского хозяйства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17950900,00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17950900,00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услуг по админ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стративно-хозяйственному и архивному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служиванию исполнительных органов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17950900,00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17950900,00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17950900,00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3835371978,86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3719914098,67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сельского хозяйства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3719780580,96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отраслей агропр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рья и продовольствия»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2873497197,46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товарной аквакул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904586,80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части затрат, связанных с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тием товарной аквакультуры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5Г10282100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904586,80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5Г10282100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904586,80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части затрат, связанных с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тием птицеводства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5Г10383600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5Г10383600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«Возмещение части затрат на уплату процентов по инвестиционным 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дитам (займам) в агропромышленном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плексе»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7473684,21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части затрат на уплату проце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5Г107R4330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7473684,21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5Г107R4330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7473684,21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«Возмещение части прямых понесенных затрат на создание и (или)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дернизацию объектов агропромышленного комплекса»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129776112,85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части прямых понесенных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трат на создание и (или) модернизацию об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ъ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ектов агропромышленного комплекса, а 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 на приобретение и ввод в промышленную эксплуатацию маркировочного оборудования для внедрения обязательной маркировки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дельных видов молочной продукции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5Г108R474F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129776112,85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5Г108R474F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129776112,85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«Стимулирование развития приоритетных подотраслей агропромышле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комплекса и развитие малых форм 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зяйствования»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674113146,07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сидии на закладку и уход за многолетними насаждениями, включая питомники)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5Г109R5021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406664157,30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5Г109R5021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406664157,30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5Г109R5026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14440000,00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5Г109R5026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14440000,00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Стимулирование развития приоритетных подотраслей агропромышленного комплекса и развитие малых форм хозяйствования (во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мещение части затрат на поддержку со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ственного производства молока)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5Г109R502Г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135423707,87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5Г109R502Г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135423707,87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5Г109R502Ж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83388426,97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5Г109R502Ж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83388426,97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сидии на обеспечение прироста объема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5Г109R502И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34196853,93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5Г109R502И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34196853,93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«Поддержка сельскохозя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ственного производства по отдельным под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траслям растениеводства и животноводства»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651284044,94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сельскохозяйственного произво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по отдельным подотраслям растени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водства и животноводства (поддержка пл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менного животноводства)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91011235,96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91011235,96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сельскохозяйственного произво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по отдельным подотраслям растени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водства и животноводства (возмещение части затрат на поддержку производства шерсти, полученной от тонкорунных и полутонк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рунных пород овец, реализованной перераб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тывающим организациям)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1516853,93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1516853,93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сельскохозяйственного произво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по отдельным подотраслям растени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водства и животноводства (возмещение части затрат сельскохозяйственных товаропрои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водителей на уплату страховой премии, начисленной по договору сельскохозя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ственного страхования в области растени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водства)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145958592,80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145958592,80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сельскохозяйственного произво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по отдельным подотраслям растени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водства и животноводства (возмещение части затрат сельскохозяйственных товаропрои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водителей на уплату страховой премии, начисленной по договору сельскохозя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ственного страхования в области животн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водства)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8370786,51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8370786,51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сельскохозяйственного произво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по отдельным подотраслям растени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водства и животноводства (поддержка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дельных подотраслей растениеводства)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279988373,49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279988373,49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сельскохозяйственного произво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по отдельным подотраслям растени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водства и животноводства (возмещение части затрат на содержание маточного товарного поголовья крупного рогатого скота специ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лизированных мясных пород)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84269662,92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84269662,92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сельскохозяйственного произво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по отдельным подотраслям растени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5Г110R508Г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40168539,33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5Г110R508Г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40168539,33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«Возмещение производителям зерновых культур части затрат на произво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и реализацию зерновых культур»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1217088194,22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(возмещение)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5Г114R3680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821887694,22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5Г114R3680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821887694,22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производителям зерновых кул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 части затрат на производство и реализ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цию зерновых культур за счет средств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5Г114R368F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395200500,00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5Г114R368F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395200500,00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«Субсидии на стимулирование увеличения производства картофеля и 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86149775,29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5Г115R0140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86149775,29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5Г115R0140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86149775,29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части затрат, связанных с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вышением продуктивности в молочном ск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товодстве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5Г11683110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5Г11683110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5Г1I500000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78455102,05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системы поддержки фермеров и развитие сельской кооперации (предоставл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грантов «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Агростартап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» в форме субс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дий)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5Г1I554801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56344897,96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5Г1I554801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56344897,96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потребительскими кооперативами)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5Г1I554802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17008163,27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5Г1I554802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17008163,27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системы поддержки фермеров и развитие сельской кооперации (осуществл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деятельности центра компетенций в сф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 сельскохозяйственной кооперации и 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держки фермеров)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5Г1I554803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5102040,82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5Г1I554803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5102040,82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«Экспорт продукции агр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промышленного комплекса»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5Г1T200000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2252551,03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5Г1T252590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2252551,03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5Г1T252590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2252551,03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57598313,52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услуг по организ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реализации сельскохозяйственной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дукции и информационно-консульта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softHyphen/>
              <w:t>ционному обеспечению агропромышленного комплекса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42137648,52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42137648,52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42137648,52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«Проведение выставок, сем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наров, конкурсов, презентаций»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5460665,00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5460665,00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5460665,00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сельского туризма»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Развитие сельского туризма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5Г409R3410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5Г409R3410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«Эффективное вовлечение в оборот земель сельскохозяйственного назн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чения и развитие мелиоративного компле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788685069,98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«Проведение гидромелиор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тивных,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культуртехнических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агролесомел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оративных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и фитомелиоративных меропри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тий, а также мероприятий в области извес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кования кислых почв на пашне»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5Г50100000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15900112,37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Проведение гидромелиоративных,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культу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технических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агролесомелиоративных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и 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томелиоративных мероприятий, а также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роприятий в области известкования кислых почв на пашне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5Г501R5980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15900112,37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5Г501R5980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15900112,37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«Подготовка проектов межев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земельных участков и на проведение 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дастровых работ»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5Г50200000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2485161,69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5Г502R5990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2485161,69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5Г502R5990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2485161,69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«Экспорт продукции агр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промышленного комплекса»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5Г5T200000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770299795,92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мероприятий в области мелиор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земель сельскохозяйственного назнач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5Г5T255680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770299795,92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5Г5T255680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770299795,92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70102,05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рынка труда (ка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рового потенциала) на сельских территор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70102,05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Ведомственный проект «Содействие занят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сельского населения»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70102,05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территорий (возмещение части затрат сельскохозяйственных товаропроизводит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лей по заключенным с работниками ученич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договорам и по заключенным догов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рам о целевом обучении с гражданами 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сийской Федерации, проходящими профе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сиональное обучение по сельскохозяйстве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специальностям)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70201R5763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70102,05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70201R5763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70102,05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63415,66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63415,66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61208,66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61208,66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Прикладные научные исследования в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сельского хозяйства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95457880,19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988561,97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988561,97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726323,97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726323,97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726323,97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формации ограниченного доступа, не соста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262238,00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262238,00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262238,00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92489197,93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92489197,93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92489197,93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90161057,57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2328140,36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1980120,29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1980120,29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1980120,29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1980120,29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146197959,60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60128980,00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60128980,00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«Создание условий для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60128980,00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Ведомственный проект «Развитие жилищн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строительства на сельских территориях и повышение уровня благоустройства дом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владений»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60128980,00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комплексного развития 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территорий (строительство (приобрет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ние) жилого помещения (жилого дома) на сельских территориях, предоставляемого гражданам Российской Федерации, прож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вающим на сельских территориях, по дог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вору найма жилого помещения)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70101R5769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60128980,00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70101R5769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60128980,00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13621938,78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13621938,78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«Создание и развитие инфр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13621938,78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13621938,78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территорий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70302R5766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13621938,78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70302R5766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13621938,78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72447040,82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72447040,82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«Создание условий для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72447040,82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Ведомственный проект «Развитие жилищн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строительства на сельских территориях и повышение уровня благоустройства дом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владений»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72447040,82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территорий (обустройство объектами инженерной инфраструктуры и благоустро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70101R5762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72447040,82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70101R5762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72447040,82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4425759,19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4332959,19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4332959,19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рынка труда (ка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рового потенциала) на сельских территор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4332959,19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Ведомственный проект «Содействие занят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сельского населения»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4332959,19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территорий (возмещение части затрат сельскохозяйственных товаропроизводит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лей, связанных с оплатой труда и прожив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нием студентов – граждан Российской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рации, профессионально обучающихся по сельскохозяйственным специальностям,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влеченных для прохождения производстве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практики)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70201R5764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4332959,19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70201R5764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4332959,19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15599693,89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15599693,89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сельского хозяйства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5Г407Б4600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5Г407Б4600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5589693,89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«Создание условий для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5589693,89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Ведомственный проект «Развитие жилищн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строительства на сельских территориях и повышение уровня благоустройства дом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владений»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5589693,89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циальных выплат на строительство (приобр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тение) жилья))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70101R5761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5589693,89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70101R5761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5589693,89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130952673,64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130952673,64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130952673,64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«Создание и развитие инфр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130952673,64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130952673,64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нальные центры)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7030478960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7030478960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территорий (создание, реконструкция (модернизация), капитальный ремонт объе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 социальной и культурной сферы)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70304R5767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127952673,64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70304R5767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127952673,64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инспекция по надзору за техническим состоянием самоходных м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шин и других видов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68889533,56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68889533,56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68889533,56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13827158,33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13827158,33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9486070,12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9486070,12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9486070,12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«Сопровождение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домственных информационных систем»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2454014,24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2454014,24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2454014,24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формации ограниченного доступа, не соста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1887073,97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1887073,97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1887073,97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50425505,63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50425505,63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50374749,63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46469701,84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3905047,79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50756,00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50756,00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4636869,60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4636869,60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3220696,95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3220696,95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1416172,65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1416172,65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инвестиционной политики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1305503663,48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37750441,16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37750441,16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598047,60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598047,60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598047,60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598047,60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598047,60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22160357,23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22160357,23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22160357,23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22151467,23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12497183,93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12497183,93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11073953,15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1423230,78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2494852,40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2494852,40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2494852,40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2494852,40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1267721722,32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1267721722,32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1267721722,32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народного сотрудничества и межрегионал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1267721722,32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ежего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областного конкурса «Инвестор года»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«Участие в инвест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ционных выставках, форумах и других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5822400000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27187679,88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58224V0000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27187679,88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58224V0000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27187679,88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информационного пространства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 в сфере инвестиционной деятельности, обеспечение его функцион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441842,44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441842,44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441842,44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«Безвозмездный вклад в денежной форме в имущество хозя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ственного общества, который не увеличивает уставный капитал общества,  на финансовое обеспечение затрат, связанных с развитием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индустриального (промышленного) парка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Безвозмездный вклад в денежной форме в имущество хозяйственного общества, кот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рый не увеличивает уставный капитал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ства,  на финансовое обеспечение затрат, св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занных с развитием индустриального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мышленного) парка на территории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5824414860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5824414860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«Безвозмездный вклад в денежной форме в имущество акци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нерного общества «Корпорация развития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ратовской области», который не увеличивает уставный капитал общества»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306719500,00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Безвозмездный вклад в денежной форме в имущество акционерного общества «Корп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рация развития Саратовской области», кот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рый не увеличивает уставный капитал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5824514870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306719500,00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5824514870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306719500,00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«Стимулирование  инвестиционной деятельности и повышение инвестиционной привлекательности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4428450,00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4428450,00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4428450,00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«Безвозмездный вклад в денежной форме в имущество хозя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ственного общества, который не увеличивает уставный капитал общества, на финансовое обеспечение затрат, связанных со строител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ством объектов инфраструктуры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Столыпи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ского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индустриального парка (первая оч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редь)»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5825100000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834598000,00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Безвозмездный вклад в денежной форме в имущество хозяйственного общества, кот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рый не увеличивает уставный капитал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ства, на финансовое обеспечение затрат, св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занных со строительством объектов инфр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структуры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Столыпинского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индустриального парка (первая очередь) (за счет специального казначейского кредита)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5825197001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834598000,00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5825197001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834598000,00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Управление специальных программ Пр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20504821,31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20439821,31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20439821,31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19094364,42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19094364,42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19094364,42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19085144,42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1345456,89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1345456,89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1345456,89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1345456,89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жилищная инспекция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63025178,03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62939058,03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62939058,03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56470240,90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56470240,90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56470240,90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54874311,05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1595929,85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4401194,60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4401194,60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отдельных государственных полномочий по осуществлению региональн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го государственного жилищного контроля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9610076510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C47B3" w:rsidRDefault="004C47B3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4401194,60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9610076510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4401194,60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2067622,53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2061622,53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2061622,53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2061622,53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Уполномоченный по защите прав пре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принимателей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9288770,01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9288770,01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9288770,01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9288770,01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иных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9288770,01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9288770,01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9004480,01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284290,00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по управлению имуществом С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358350477,17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92163537,50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Прикладные научные исследования в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общегосударственных вопросов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200680,00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200680,00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«Информационные технол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C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C47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200680,00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 здравоохранения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200680,00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200680,00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200680,00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91962857,50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17811115,00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народного сотрудничества и межрегионал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17811115,00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пост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17811115,00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5823704100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17811115,00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5823704100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17811115,00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71653443,81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71653443,81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71653443,81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69674572,79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1976659,51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2211,51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в сфере приватизации и прод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9400006500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9400006500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2486298,69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273265,00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273265,00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273265,00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2213033,69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Проведение мероприятий, необходимых для предоставления земельных участков, гос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дарственная собственность на которые не разграничена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9930008360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60990,76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9930008360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60990,76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2152042,93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2152042,93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60595650,00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60595650,00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60320270,00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народного сотрудничества и межрегионал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60320270,00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пров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35864970,00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35864970,00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35864970,00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плексных кадастровых работ»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24455300,00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комплексных кадастровых работ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58239R5110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24455300,00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58239R5110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24455300,00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в сфере приватизации и прод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землеустройству и земл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пользованию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9400006700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9400006700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263380,00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263380,00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263380,00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263380,00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205554039,67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205554039,67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205554039,67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«Модернизация и развитие транспортного комплекса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205554039,67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«Реализация крупных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 значимых проектов»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205554039,67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Изъятие земельных участков и расположе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на них объектов недвижимости для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5Ж11479130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205554039,67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5Ж11479130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205554039,67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природных ресурсов и эк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логии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1052957341,87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555552868,02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111455048,41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87808589,53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75807089,53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дящихся в федеральной собственности и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положенных на территории Саратовской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29178989,53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водных отношений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6210351280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29178989,53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6210351280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29178989,53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«Сохранение уникальных водных объектов»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621G800000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46628100,00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Улучшение экологического состояния гидр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графической сети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621G850900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46628100,00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621G850900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46628100,00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водохозяйственн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«Проектно-изыскательские работы по определению 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ниц зон затопления, подтопления на 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6223700000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62237V0000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62237V0000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18277476,53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18277476,53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18277476,53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ремонтно-восстановительных работ (текущего ремонта) на бесхозяйных гидр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технических сооружениях, пострадавших в период весеннего половодья, в целях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преждения чрезвычайных ситуаций на 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тории соответствующих муниципальных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18277476,53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18277476,53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5368982,35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5368982,35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5274983,95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5274983,95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93998,40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93998,40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444097819,61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418265447,80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418265447,80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«Организация,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69442700,00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69442700,00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69442700,00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лиц, осуществляющих федеральный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ственный лесной и пожарный надзор,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лес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патрульной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техникой, специальными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ствами и форменным обмундированием»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5822584,75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6230451290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5822584,75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6230451290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5822584,75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сан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тарно-оздоровительных мероприятий и лес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патологических обследований в лесах на землях лесного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6435700,00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Осуществление отдельных полномочий 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6230751290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6435700,00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6230751290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6435700,00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6230851290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6230851290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Основное мероприятие «Проектирование лес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хозяйственных мероприятий и организация и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пользования лесов на землях лесного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753900,00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6230951290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753900,00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6230951290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753900,00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2518668,17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6231451290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2518668,17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6231451290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2518668,17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«Уход за лесами на землях лесного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6231551290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6231551290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испо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нения переданных полномочий Российской Федерации министерством природных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сурсов и экологии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35703712,89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6231651290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35703712,89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6231651290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32870543,76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6231651290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2833169,13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испо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101741439,99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6231704200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15103200,00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6231704200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15103200,00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6231751290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86638239,99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6231751290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75927752,23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6231751290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10695487,76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6231751290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57298500,00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6231953450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57298500,00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6231953450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57298500,00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вых работ на землях иных категорий для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ревода их в земли лесного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6232000000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233752,00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62320V0000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233752,00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62320V0000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233752,00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«Сохранение лесов»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623GА00000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138028200,00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Увеличение площади лесовосстановления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623GА54290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20467900,00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623GА54290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20467900,00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Формирование запаса лесных семян для 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совосстановления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623GА54310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623GА54310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специализированных учреждений органов государственной власти субъектов Российской Федерации лесопожарной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кой и оборудованием для проведения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плекса мероприятий по охране лесов от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623GА54320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1865700,00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623GА54320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1865700,00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 (в рамках достиж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соответствующих результатов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623GАU4100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86121900,00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623GАU4100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86121900,00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техники и оборудования в 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лях выполнения мероприятий по воспрои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водству лесов (в рамках достижения соотве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ствующих результатов федерального прое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623GАU4300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29287300,00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623GАU4300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29287300,00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21630659,03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21630659,03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21630659,03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21630659,03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4090412,78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135072,77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127072,77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127072,77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3955340,01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Мероприятия, связанные с ликвидацией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учреждений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9930008Ц00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2859427,37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9930008Ц00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2859427,37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1095912,64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1095912,64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497101873,85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26085050,00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25595000,00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25595000,00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эк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аналитического контроля за источниками антропогенного воздействия»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814250,00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814250,00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814250,00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22848150,00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22848150,00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22848150,00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«Выявление приро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комплексов и объектов для организации особо охраняемых природных территорий регионального значения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788800,00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788800,00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788800,00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 «Мониторинг окр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жающей среды»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«Благоустройство родников особо охраняемых природных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риторий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«Экологическое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разование, просвещение и развитие эколог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ческого движения»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«Установление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дельно допустимой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6211100000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62111V0000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62111V0000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490050,00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490050,00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490050,00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490050,00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490050,00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Прикладные научные исследования в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охраны окружающей среды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Основное мероприятие «Ведение Красной кн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ги Саратовской области (выявление новых ре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охраны окружа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щей среды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470916823,85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170698,00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170698,00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формации ограниченного доступа, не соста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170698,00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170698,00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170698,00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396953786,19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Подпрограмма «Совершенствование системы обращения с отходами производства и потре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б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396953786,19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«Чистая страна»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624G100000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396953786,19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Ликвидация несанкционированных свалок в границах городов и наиболее опасных объе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 накопленного вреда окружающей среде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624G152420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396953786,19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624G152420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396953786,19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71055822,89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71055822,89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71055057,89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66384044,15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4671013,74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2736516,77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2736516,77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2736516,77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2736516,77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302600,00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302600,00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6231351290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6231351290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Управление обеспечения безопасности жизнедеятельности населения Правител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ства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900503347,49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1335500,00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1335500,00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1335500,00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1335500,00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1335500,00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66403999ФЛ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1335500,00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66403999ФЛ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1335500,00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6777890,80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6777890,80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6777890,80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6777890,80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6777890,80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664039992М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6777890,80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664039992М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6777890,80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безопасность и правоохран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768607956,11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177526052,94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177526052,94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«Снижение рисков и смягч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13410790,47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«Размещение и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ногенного характера»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13410790,47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13410790,47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13410790,47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Подпрограмма «Построение и развитие апп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164115262,47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«Реконструкция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гиональной системы оповещения населения Саратовской области о чрезвычайных ситу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циях природного и техногенного характера на основе применения современных технол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гий и оборудования и мероприятия,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164115262,47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64301V0000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164115262,47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64301V0000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164115262,47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территории от чрезв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591081903,17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529117784,26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«Снижение рисков и смягч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290154641,86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упра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99953493,52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99834619,27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96090551,43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3738192,69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5875,15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6410306200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118874,25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6410306200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118874,25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преждения и ликвидации чрезвычайных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туаций на территории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190201148,34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6410804200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188854020,34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6410804200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162928646,00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6410804200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25903374,34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6410804200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6410806200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1347128,00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6410806200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1347128,00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195149642,40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15689820,09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15689820,09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15689820,09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пожарной безопасности на террит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179459822,31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6420804200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178981922,31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6420804200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165499679,02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6420804200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13482243,29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6420806200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477900,00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6420806200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477900,00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Подпрограмма «Построение и развитие апп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43813500,00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«Построение,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тие и обеспечение функционирования сист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 обеспечения вызова экстренных опер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тивных служб по единому номеру «112» (с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стемы-112)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43813500,00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64303V0000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43813500,00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64303V0000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43813500,00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2401767,35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2401767,35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2401767,35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для оплаты услуг по перевозке грузов для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жизнедеятельности населения и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становления объектов инфраструктуры на территории Луганской Народной Республики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664039993Л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664039993Л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Средства, выделяемые из резервного фонда Правительства Саратовской области для оплаты услуг по техническому обслуживанию и ремо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н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ту автотранспортных средств, обеспечивающих сопровождение товаров (грузов) для обеспеч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ния жизнедеятельности населения и восстано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в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ления объектов инфраструктуры на территории Донецкой Народной Республики, Луганской Народной Республики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664039997Л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201767,35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664039997Л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201767,35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56207604,56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56207604,56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56207604,56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51800874,25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4406730,31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3354747,00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30160,76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28160,76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28160,76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3273596,24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3273596,24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3273596,24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13415280,86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13415280,86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13303933,87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«Снижение рисков и смягч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13294533,87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упра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преждения и ликвидации чрезвычайных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туаций на территории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6410804200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6410804200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обуч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в области гражданской обороны, пожа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безопасности, предупреждения и защиты от чрезвычайных ситуаций»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12854333,87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Расходы на обеспечение деятельности облас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т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6410904200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12824360,86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6410904200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9780930,00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6410904200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3043430,86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6410906200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29973,01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6410906200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29973,01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пожарной безопасности на террит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6420804200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6420804200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111346,99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2026,99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2026,99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2026,99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109320,00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109320,00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109320,00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110366719,72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110366719,72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110366719,72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110366719,72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110366719,72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Иные межбюджетные трансферты за счет средств, выделяемых из резервного фонда Пр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вительства Саратовской области, на выполнение неотложных аварийно-восстановительных р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бот, связанных с ликвидацией последствий чрезвычайной ситуации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44729771,72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44729771,72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полнение работ по аккумуляции (закачке) воды в пруды и водохранилища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65636948,00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65636948,00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образования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06A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39491238438,04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21997552,00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21997552,00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21997552,00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21997552,00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21997552,00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664039992Л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21997552,00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664039992Л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21997552,00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06A06">
            <w:pPr>
              <w:overflowPunct/>
              <w:autoSpaceDE/>
              <w:autoSpaceDN/>
              <w:adjustRightInd/>
              <w:spacing w:line="228" w:lineRule="auto"/>
              <w:ind w:hanging="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38273539740,10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7152663527,96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7152663527,96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дошкол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7152663527,96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«Создание условий для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шения квалификации педагогических и рук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водящих кадров в системе дошкольного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460767,40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460767,40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30767,40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61457268,77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Частичное финансирование расходов на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смотр и уход за детьми дошкольного возра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 в муниципальных образовательных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5A10476900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61457268,77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5A10476900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61457268,77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гарантий на получение общедоступного и бесплатного дошкольного образования в муниципальных и частных дошкольных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разовательных организациях»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6631127930,65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частным дошкол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образовательным организациям на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мещение затрат на обеспечение 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тельной деятельности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5A10513300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22243900,00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5A10513300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22243900,00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юридическим 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цам (за исключением субсидий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ственным  (муниципальным) учреждениям), индивидуальным предпринимателям, 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ществляющим образовательную деятел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ность по программам дошкольного 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5A10513310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5931400,00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5A10513310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5931400,00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5A10576700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6602952630,65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5A10576700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6602952630,65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458383561,14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5A10772Г00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367014024,26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5A10772Г00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367014024,26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оборудованием, мебелью, инве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тарем, средствами обучения и воспитания муниципальных образовательных организ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5A10778640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8227000,00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5A10778640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8227000,00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Проведение корректировки проектно-сметной документации по объекту стро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тельства образовательного учреждения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5A10778840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1845000,00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5A10778840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1845000,00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образовательных орган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5A10779Г40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81297536,88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5A10779Г40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81297536,88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«Содействие занятости»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5A1P200000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дополнительных мест для детей в возрасте от 1,5 до 3 лет любой направленн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в организациях, осуществляющих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зовательную деятельность (за исключением государственных, муниципальных), и у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дивидуальных предпринимателей, осущест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5A1P252530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5A1P252530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913E03">
            <w:pPr>
              <w:overflowPunct/>
              <w:autoSpaceDE/>
              <w:autoSpaceDN/>
              <w:adjustRightInd/>
              <w:spacing w:line="228" w:lineRule="auto"/>
              <w:ind w:hanging="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26868342774,15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913E03">
            <w:pPr>
              <w:overflowPunct/>
              <w:autoSpaceDE/>
              <w:autoSpaceDN/>
              <w:adjustRightInd/>
              <w:spacing w:line="228" w:lineRule="auto"/>
              <w:ind w:hanging="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26863400549,15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913E03">
            <w:pPr>
              <w:overflowPunct/>
              <w:autoSpaceDE/>
              <w:autoSpaceDN/>
              <w:adjustRightInd/>
              <w:spacing w:line="228" w:lineRule="auto"/>
              <w:ind w:hanging="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26565232164,72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сети общеобразов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тельных организаций и организаций допо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нительного образования, соответствующих современным требованиям, развитие творч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способностей учащихся»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72363500,00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строительству объектов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5A20172900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72363500,00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5A20172900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72363500,00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условий для обучения детей с ограниченными возможн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стями здоровья, обучающихся в общеобраз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3333332,00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3333332,00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3333332,00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кадрового потенци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 системы общего и дополнительного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зования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1045490554,37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Ежемесячное денежное вознаграждение за классное руководство педагогическим рабо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никам государственных и муниципальных общеобразовательных организаций, реал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зующих образовательные программы начального общего образования, 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тельные программы основного общего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зования, образовательные программы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общего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5A203R3030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1041610117,12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5A203R3030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993538193,25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5A203R3030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48071923,87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3880437,25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5994,00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3474443,25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10665911,26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10665911,26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16022,70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9499888,56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«Формирование и развитие рег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ональной системы оценки качества образов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ния, в том числе развитие национально-региональной системы независимой оценки к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102079338,00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соответствия областных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низаций санитарным нормам и правилам, требованиям противопожарной и антитерр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ристической безопасности, в том числе об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ъ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ектов историко-культурного наследия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5A20512220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5771356,72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5A20512220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5771356,72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96307981,28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22467363,78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35017,50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73805600,00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ристической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141930234,38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соответствия областных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низаций санитарным нормам и правилам,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требованиям противопожарной и антитерр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ристической безопасности, в том числе об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ъ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ектов историко-культурного наследия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5A20612220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5A20612220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18793346,89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18793346,89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114836887,49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51941355,40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62895532,09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«Поощрение лучших учителей»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5A208М0000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5A208М0000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государственных услуг общеобразовательными организаци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ми, в том числе для обучающихся по адапт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рованным образовательным программам,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ганизациями дополнительного образования, иными организациями в сфере оценки кач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2085668621,00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2085668621,00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2085668621,00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«Социальное обеспечение об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чающихся общеобразовательных областных государственных учреждений, за исключен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ем детей-сирот и детей, оставшихся без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родителей»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170620786,99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5A210R3040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17754872,29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5A210R3040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17754872,29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5A210М0000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152865914,70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5A210М0000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152865914,70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гарантий на получение общедоступного и бесплатного дошкольного, начального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CD7CF4">
            <w:pPr>
              <w:overflowPunct/>
              <w:autoSpaceDE/>
              <w:autoSpaceDN/>
              <w:adjustRightInd/>
              <w:spacing w:line="228" w:lineRule="auto"/>
              <w:ind w:hanging="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17542417800,13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субсидии частным общео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разовательным организациям, осуществля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щим образовательную деятельность по им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ющим государственную аккредитацию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новным общеобразовательным программам, на возмещение затрат на обеспечение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зовательной деятельности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5A21113400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63706800,00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5A21113400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63706800,00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образовательной деятельности муниципальных общеобразов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тельных учреждений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5A21177000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17478711000,13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5A21177000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17478711000,13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«Организация предоставления питания отдельным категориям обучающи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ся в муниципальных образовательных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1384599914,62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питания отдельным катег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риям обучающихся в муниципальных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зовательных организациях, реализующих образовательные программы начального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щего, основного общего и среднего общего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5A21277200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281942761,60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5A21277200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281942761,60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5A212R3040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1102657153,02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5A212R3040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1102657153,02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1022642170,14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5A22072Г00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294467245,40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5A22072Г00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294467245,40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капитальных и текущих ремо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 спортивных залов муниципальных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5A22072Г05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135904876,50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5A22072Г05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135904876,50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Устройство «спортивного ядра» на террит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рии образовательного учреждения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5A22078830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5A22078830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оборудованием, мебелью, инве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тарем, средствами обучения и воспитания, а также оснащение библиотечного фонда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5A22078870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1584934,09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5A22078870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1584934,09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работ по благоустройству школьных территорий и подведение инж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нерных сетей к объектам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5A22078968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16586245,27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5A22078968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16586245,27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Реконструкция, капитальный ремонт объе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тов недвижимости,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перепрофилируемых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под использование в общеобразовательных 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лях, а также строительство новых объектов в составе создаваемого имущественного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плекса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5A22079890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5A22079890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Оснащение и укрепление материально-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технической базы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5A22079Г40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254098868,88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5A22079Г40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254098868,88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«Обеспечение горячим питанием обучающихся по образовательным программам начального общего образования в частных 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2421817,11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Предоставление субсидий частным образов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тельным организациям, осуществляющим обр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зовательную деятельность по имеющим гос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дарственную аккредитацию основным общео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разовательным программам, на возмещение з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трат на обеспечение горячим питанием обуч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ющихся по образовательным программам начального общего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5A22115430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2421817,11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5A22115430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2421817,11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«Строительство, реконстру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ция и модернизация существующей инфр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структуры общего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626825298,75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5A224R7500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571866179,80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5A224R7500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571866179,80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условий для реализации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приятий по модернизации школьных систем образования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5A224W7500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54959118,95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5A224W7500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54959118,95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«Создание условий для 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ществления присмотра и ухода за детьми в группах продленного дня»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2995372,45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2995372,45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2995372,45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2332877413,52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(обновление материально-технической базы) оборудованием, средств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 обучения и воспитания общеобразов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тельных организаций, в том числе осущест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ляющих образовательную деятельность по адаптированным основным общеобразов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тельным программам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5A2E151720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179429985,43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5A2E151720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142198385,43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5A2E151720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37231600,00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новых мест в общеобразовател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организациях, расположенных в 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местности и поселках городского типа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5A2E152300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70080700,00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5A2E152300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70080700,00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реализации мероприятий по осуществлению единовременных компенс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ционных выплат учителям, прибывшим (п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5A2E152560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5A2E152560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Создание новых мест в общеобразовател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5A2E153050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783642530,43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5A2E153050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783642530,43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новых мест в общеобразовател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организациях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5A2E155200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355614100,00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5A2E155200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355614100,00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новых мест в общеобразовател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организациях (за счет средств областн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бюджета в целях опережающего финанс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обеспечения расходных обязательств субъектов Российской Федерации)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5A2E155201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22328700,00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5A2E155201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22328700,00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5A2E1U1131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11847678,38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5A2E1U1131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11847678,38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 (в части расходов на оплату труда с начислен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ями)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5A2E1U1137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166864489,20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5A2E1U1137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166864489,20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подготовительных мероприятий для оснащения оборудованием общеобраз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учреждений для детей с огран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ченными возможностями здоровья (в рамках достижения соответствующих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5A2E1U1270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8935200,00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5A2E1U1270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8935200,00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разовательных организациях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5A2E1U1291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17940082,53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5A2E1U1291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17940082,53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разовательных организациях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5A2E1U1297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221584259,03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5A2E1U1297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221584259,03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условий для функционирования детских технопарков «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Кванториум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» в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образовательных организациях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5A2E1U1311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9139200,00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5A2E1U1311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9139200,00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Обеспечение условий для функционирования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детских технопарков «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Кванториум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» в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образовательных организациях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результатов 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5A2E1U1317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7974205,91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5A2E1U1317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7974205,91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новых мест в общеобразовател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организациях в связи с ростом числа обучающихся, вызванным демографическим фактором (в рамках достижения соотве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5A2E1U3050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231700000,00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5A2E1U3050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231700000,00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новых мест в общеобразовател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организациях в целях опережающего финансового обеспечения расходных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 области (в рамках достижения соо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5A2E1U5200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49137282,61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5A2E1U5200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49137282,61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новых мест в общеобразовател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организациях (за счет бюджетного 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дита в целях опережающего финансового обеспечения расходных обязательств субъе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 Российской Федерации)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5A2E1Л5201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180659000,00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5A2E1Л5201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180659000,00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17700100,00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сти, занятий физической культурой и спо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том в образовательных организациях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5A2E250980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17700100,00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5A2E250980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16091000,00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5A2E250980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1609100,00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17032471,81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1270988,00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5A301М0000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1270988,00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5A301М0000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149988,00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5A301М0000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1121000,00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«Проведение региональных этапов всероссийских мероприятий с одаре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детьми»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5410069,87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5410069,87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440569,87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1719500,00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Мероприятие «Организация областных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роприятий с одаренными детьми»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3362146,94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3362146,94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169561,48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3192585,46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4645549,05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4645549,05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2991963,80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1653585,25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«Участие в проведении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народных мероприятий с одаренными дет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96404,74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96404,74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62052,54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34352,20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1949300,00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1949300,00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1949300,00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«Разработка олимпиадных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даний для муниципального этапа Всеросси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олимпиады школьников»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298013,21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5A307М0000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298013,21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5A307М0000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298013,21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«Социальная адаптация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140137198,62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179664,61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5A501М0000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179664,61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5A501М0000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179664,61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«Создание условий для адапт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воспитанников государственных орган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заций из числа детей-сирот и детей, 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8004228,80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8004228,80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199228,80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7805000,00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«Социальная поддержка детей-сирот и детей, оставшихся без попечения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38121545,21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5A50391800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38121545,21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5A50391800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38121545,21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93831760,00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93831760,00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93831760,00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упра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 системой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140998714,00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«Цифровая образовател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ная среда»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140998714,00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5A8E452130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131071800,00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5A8E452130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103847100,00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5A8E452130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27224700,00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т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5A8E4U1330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9926914,00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5A8E4U1330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9238314,00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5A8E4U1330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688600,00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гоэффективности в образовательных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63210V0000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63210V0000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3992225,00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«Усиление антите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рористической защищенности объектов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«Противодействие злоуп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99225,00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конку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са антинаркотических проектов обучающи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99225,00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99225,00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99225,00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безнадзорн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и правонарушений среди несовершенн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летних»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«Научно-методическое обеспечение системы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лактики безнадзорности и правонарушений несовершеннолетних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504762668,66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504762668,66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464207647,94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ристической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3569000,00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2609000,00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2609000,00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государственных услуг общеобразовательными организаци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ми, в том числе для обучающихся по адапт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рованным образовательным программам,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ганизациями дополнительного образования, иными организациями в сфере оценки кач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103559740,00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103559740,00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103559740,00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государственных услуг социально ориентированными неко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мерческими организациями, предоставля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щими услуги по дополнительному 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1579352,32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социально орие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тированным некоммерческим организациям, предоставляющим услуги по дополнител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ному образованию детей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5A21513500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1579352,32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5A21513500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1579352,32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71529297,55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ремонтных работ муниципал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14319650,00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14319650,00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оборудованием, мебелью, инве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тарем, средствами обучения и воспитания, а также оснащение библиотечного фонда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5A22078870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876858,55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5A22078870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876858,55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образовательных орган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5A22079Г40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56332789,00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5A22079Г40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56332789,00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«Дополнительные общеразв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вающие программы для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240910,08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240910,08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240910,08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283729347,99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(обновление материально-технической базы) оборудованием, средств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 обучения и воспитания образовательных организаций различных типов для реализ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дополнительных общеразвивающих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грамм, для создания информационных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стем в образовательных организациях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5A2E251710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179697484,35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5A2E251710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2267084,35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5A2E251710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177430400,00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Обеспечение условий для создания центров выявления и поддержки одаренных детей (в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5A2E2U1320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60173453,64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5A2E2U1320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60173453,64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Расходы на выполнение государственных зад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ний областными бюджетными и автономными учреждениями (в рамках достижения соотве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т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43858410,00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5A2E2U4100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43858410,00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упра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 системой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40555020,72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«Цифровая образовател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ная среда»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40555020,72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5A8E452130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20324400,00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5A8E452130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20324400,00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5A8E4U1241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2205987,13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5A8E4U1241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2205987,13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5A8E4U1247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18024633,59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5A8E4U1247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18024633,59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2934431927,03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2928781927,03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2792180165,03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структуры, ликвидация аварийных ситуаций, обеспечение соответствия областных гос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дарственных профессиональных 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тельных организаций требованиям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государственного стандарта, санита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нормам и правилам, оборудование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низаций в соответствии с требованиями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тивопожарной и антитеррористической 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169789800,00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5A40115420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59780000,00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5A40115420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59780000,00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условий для развития 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тельно-производственных центров (класт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ров) на основе интеграции образовательных организаций, реализующих программы 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него профессионального образования, 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ганизаций, действующих в реальном секторе экономики, в рамках федерального проекта  «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Профессионалитет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» (средства для достиж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показателя результативности)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5A401W0010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16129213,49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5A401W0010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16129213,49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5A401М0000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93880586,51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5A401М0000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93880586,51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«Создание комплексной системы профессиональной ориентации молодежи, направленной на повышение привлекательн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«Проведение демонстрацио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экзамена в качестве итоговой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аттестации выпускников»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Мероприятие «Стипендиальное обеспечение 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и другие формы материальной поддержки об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у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чающихся областных государственных профе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сиональных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211250000,00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Стипендиальное обеспечение и другие 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5A40691900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211250000,00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5A40691900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211250000,00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государственных услуг профессиональными образовательн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 организациями»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2267115543,00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5A40704100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2267115543,00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5A40704100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2267115543,00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кадрового потенци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81859762,03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Ежемесячное денежное вознаграждение за кла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зования, в том числе программы професси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5A41253630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81859762,03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5A41253630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81859762,03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«Молодые профессионалы (Повышение конкурентоспособности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фессионального образования)»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5A4E600000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38895060,00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профессиональных 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тельных организаций, реализующих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 среднего профессионального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вания, современной материально-технической базой (в рамках достижения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5A4E6U0140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13773900,00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5A4E6U0140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13773900,00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Расходы на выполнение государственных зад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ний областными бюджетными и автономными учреждениями (в рамках достижения соотве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5A4E6U4100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25121160,00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5A4E6U4100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25121160,00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«Социальная адаптация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135322862,00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«Социальная поддержка детей-сирот и детей, оставшихся без попечения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135322862,00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5A50391800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135322862,00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5A50391800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135322862,00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упра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 системой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1278900,00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«Цифровая образовател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ная среда»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1278900,00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условий для внедрения цифр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вой образовательной среды в професси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нальных 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5A8E4U1340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1278900,00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5A8E4U1340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1278900,00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«Повышение энергоэффективности и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гоэффективности в образовательных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63210V0000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63210V0000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«Усиление антите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рористической защищенности объектов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119614320,00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119465320,00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12177120,00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«Формирование и развитие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гиональной системы оценки качества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цию пилотных региональных проектов и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11784120,00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 (в рамках достиж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соответствующих результатов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11784120,00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11784120,00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107288200,00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«Внедрение методов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плексного планирования объемов и структ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ры подготовки кадров в регионе на основе анализа прогнозных потребностей в труд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вых ресурсах по всем уровням професси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нального образования, повышение квалиф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кации и переподготовка кадров»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государственных услуг профессиональными образовательн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 организациями»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105963200,00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5A40704100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105963200,00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5A40704100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105963200,00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50436200,00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«Патриотическое воспитание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50436200,00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чение деятельности общественных объед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нений патриотической направленности и патриотических клубов»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данско-патриотического воспитания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Основное мероприятие «Организация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(региональных) конкурсов, фестив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«Военно-патриотическое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питание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50256200,00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50231200,00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45244400,00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45244400,00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обучающихся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6820108250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6820108250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областных государственных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6820108260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6820108260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(региональных) конкурсов, фестив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лей и акций в сфере военно-патриотического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643288322,30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сти «Социальная поддержка и социальное о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б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59363840,00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59363840,00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59363840,00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46363840,00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46363840,00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194537106,36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дошкол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22664329,56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22664329,56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5A10477800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22664329,56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5A10477800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22664329,56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81462778,63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государственных услуг общеобразовательными организаци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ми, в том числе для обучающихся по адапт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рованным образовательным программам,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ганизациями дополнительного образования, иными организациями в сфере оценки кач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28567200,00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28567200,00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28567200,00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«Организация предоставления питания отдельным категориям обучающи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ся в муниципальных образовательных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18793067,72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государственных полномочий по организации предоставления питания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дельным категориям обучающихся в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лению компенсации стоимости горячего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тания родителям (законным представителям) обучающихся по образовательным програ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мам начального общего образования на дому детей-инвалидов и детей, нуждающихся в длительном лечении, которые по состоянию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раста в муниципальных образовательных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5A21277300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18793067,72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5A21277300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18793067,72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10186920,00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ремонтных работ муниципал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10186920,00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5A22078790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10186920,00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5A23000000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23271590,91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субсидии некоммерческой организации ПОУ «Саратовский АСК им. Ю.А. Гагарина ДОСААФ России»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5A23012330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23271590,91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5A23012330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23271590,91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лающим принять на воспитание в свои семьи детей, оставшихся без попечения родителей (в рамках достижения соответствующих задач ф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5A2E1U0260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5A2E1U0260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«Социальная адаптация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88609998,17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88609998,17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дов на оплату труда, уплату страховых взн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сов по обязательному социальному страхов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в государственные внебюджетные 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ды Российской Федерации, обеспечение 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штатных работников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5A50577120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88609998,17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5A50577120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88609998,17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финансовой 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мотности населения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5A601М0000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5A601М0000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«Создание потенциала в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повышения финансовой грамотности»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288003,20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288003,20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288003,20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«Разработка и реализация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разовательных программ и информационных кампаний по повышению финансовой 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мотности»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1403995,60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1403995,60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1403995,60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72000,80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72000,80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5A604М0000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72000,80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602901,74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602901,74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формации ограниченного доступа, не соста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602901,74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602901,74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602901,74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4496673,11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4496673,11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4496673,11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4496673,11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4496673,11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«Патриотическое воспитание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209828523,19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209828523,19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«Патриотическое воспит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209828523,19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Проведение мероприятий по обеспечению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деятельности советников директора по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питанию и взаимодействию с детскими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щественными объединениями в общеобраз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организациях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681EВ51790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4F78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206109331,19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681EВ51790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201309277,06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681EВ51790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4800054,13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мероприятий по обеспечению деятельности советников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зациях Саратовской области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3719192,00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3719192,00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21114756,80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21114756,80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21114756,80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19078000,00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2036756,80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79682984,23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79682984,23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79554672,73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78506029,46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1048643,27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мероприятий по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ственному контролю (надзору) в сфере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тельную деятельность на территории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84896,50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84896,50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43415,00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43415,00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71363304,43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71324604,43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61312360,47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10007908,72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2901,78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1433,46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2298232,44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2203232,44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2203232,44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2203232,44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1178957345,94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«Государственная поддержка выпускников профессиональных 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тельных организаций и образовательных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Единовременное денежное пособие выпус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женные в сельской местности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5A4089A200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Социальное обеспечение и иные выплаты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5A4089A200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1176057345,94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1176057345,94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дошкол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513735006,88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513735006,88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Компенсация родительской платы за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смотр и уход за детьми в государственных образовательных организациях, реализу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основную общеобразовательную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5A10413И00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469678,97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5A10413И00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469678,97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Компенсация родительской платы за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смотр и уход за детьми  в образовательных организациях, реализующих образовател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5A10477900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505155702,25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5A10477900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505155702,25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и обучение которого по общеобразов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тельной программе дошкольного 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осуществляется на дому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5A10491300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8109625,66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5A10491300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8109625,66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2858495,41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«Организация предоставления питания отдельным категориям обучающи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ся в муниципальных образовательных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2858495,41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Компенсация стоимости горячего питания родителям (законным представителям) об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чающихся по образовательным программам начального общего образования на дому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тей-инвалидов и детей, нуждающихся в дл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тельном лечении, которые по состоянию зд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ровья временно или постоянно не могут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сещать образовательные организации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5A21277160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2858495,41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5A21277160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2858495,41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«Социальная адаптация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659463843,65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1414294,75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дов на обеспечение деятельности по сохр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нению, содержанию и ремонту пустующих жилых помещений, закрепленных за детьми-сиротами и детьми, оставшимися без попеч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родителей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5A50577И00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4F7860" w:rsidRDefault="004F7860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1414294,75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5A50577И00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1414294,75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507365,20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Выплата единовременного пособия при всех формах устройства детей, лишенных род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тельского попечения, в семью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5A5079A400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507365,20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5A5079A400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507365,20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116296725,35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Ежемесячные денежные средства на соде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жание ребенка (детей) в приемной семье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5A5089A500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116296725,35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5A5089A500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116296725,35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«Меры социальной поддержки и материальное обеспечение приемных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98980953,61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семей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5A5099A600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98980953,61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5A5099A600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98980953,61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440107130,25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Ежемесячные денежные выплаты на соде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5A5109A700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440107130,25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5A5109A700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440107130,25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5A51100000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2157374,49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5A5119A100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2157374,49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5A5119A100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2157374,49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16743800,00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16743800,00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16743800,00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16743800,00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16743800,00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16743800,00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16743800,00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культуры Саратовской о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4081803823,77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135882587,76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135882587,76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135882587,76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135882587,76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«Рекламно-информационная деятельность в сфере 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ризма, направленная на формирование 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туристического информационного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8936500,00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Субсидия автономной некоммерческой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5620280670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8926500,00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5620280670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8926500,00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Имущественный взнос автономной неко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мерческой организации «Туристский инфо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5620280680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5620280680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«Развитие туристической инфраструктуры (Саратовская область)» (в целях реализации федерального проекта «Развитие туристической инфр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структуры»)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562J100000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46505400,00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модульных некапитальных средств размещения  при реализации инвестицио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проектов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562J155220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562J155220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модульных некапитальных средств размещения  при реализации инвестицио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проектов за счет средств резервного фонда Правительства  Российской Федер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562J15522F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43885400,00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562J15522F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43885400,00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«Пов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доступности туристических продуктов (Саратовская область)» (в целях реализации федерального проекта «Повышение досту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 туристических продуктов»)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562J200000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80440687,76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562J253300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2854387,76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562J253300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2854387,76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562J253420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77586300,00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562J253420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77586300,00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1299519439,90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775288494,28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701976192,53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«Система образования в сф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604086423,72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областными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зовательными организациями в сфере кул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604086423,72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604086423,72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604086423,72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97889768,81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областных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42653768,81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24382000,00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24382000,00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18271768,81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18271768,81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«Поддержка 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пальных учреждений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55A1279Г40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55A1279Г40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отрасли культ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ры (модернизация региональных и 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55AA155195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55AA155195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155703,99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«Улучшение условий и охр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155703,99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ведение специальной оценки условий труда в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155703,99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155703,99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155703,99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329328,23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329328,23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гоэффективности областных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329328,23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329328,23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329328,23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527084,67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527084,67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527084,67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527084,67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527084,67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сти «Профилактика правонарушений, терр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ризма, экстремизма и противодействие незако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н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1283892,80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1283892,80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«Усиление антите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рористической защищенности объектов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1283892,80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1283892,80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1283892,80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71016292,06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71016292,06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71016292,06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71016292,06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463514605,24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427873862,15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«Система образования в сф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416788862,15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Основное мероприятие «Оказание госуда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р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ственных услуг населению областными образ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402132436,29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402132436,29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402132436,29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соц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альных гарантий участников образовательн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процесса областных образовательных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ганизаций»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14656425,86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5550591800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5514492,86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5550591800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5514492,86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Стипендиальное обеспечение и другие 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5550591900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9141933,00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5550591900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9141933,00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11085000,00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областных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11085000,00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7715000,00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7715000,00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8619240,00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8619240,00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кадрового потенци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8619240,00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Ежемесячное денежное вознаграждение за кла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зования, в том числе программы професси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5A41253630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8619240,00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5A41253630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8619240,00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сти «Повышение энергоэффективности и эне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898086,67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898086,67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гоэффективности областных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898086,67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898086,67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898086,67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1034910,00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1034910,00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1034910,00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1034910,00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1034910,00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«Патриотическое воспитание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221685,03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221685,03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«Патриотическое воспит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221685,03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мероприятий по обеспечению деятельности советников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зациях Саратовской области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221685,03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221685,03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24866821,39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129856,00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123902,00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123902,00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5954,00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5954,00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24736965,39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шением оплаты труда отдельным категориям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24736965,39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24736965,39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60173507,41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59351526,41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«Система образования в сф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56351526,41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областными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зовательными организациями в сфере кул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56351526,41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56351526,41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56351526,41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областных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15181,00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«Улучшение условий и охр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15181,00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15181,00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15181,00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15181,00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гоэффективности областных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«Защита населения и территорий от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542832,97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сти «Социальная поддержка и социальное о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б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542832,97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542832,97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542832,97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542832,97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542832,97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2638173796,11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2571397876,91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2356884180,32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216087957,05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210649457,05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210649457,05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210649457,05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попо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выставочной деятельности музеев на территории Саратовской области, в субъе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3015000,00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3015000,00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3015000,00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мероприятий по популяризации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зейного дела»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Оказание государственной поддержки соц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5510568300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5510568300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627812240,94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578091552,91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578091552,91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578091552,91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ластными театрами фестивальной деятельн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8"/>
                <w:sz w:val="22"/>
                <w:szCs w:val="22"/>
              </w:rPr>
              <w:t>Основное мероприятие «Осуществление гастр</w:t>
            </w:r>
            <w:r w:rsidRPr="004F7860">
              <w:rPr>
                <w:rFonts w:ascii="PT Astra Serif" w:hAnsi="PT Astra Serif" w:cs="Arial"/>
                <w:spacing w:val="-8"/>
                <w:sz w:val="22"/>
                <w:szCs w:val="22"/>
              </w:rPr>
              <w:t>о</w:t>
            </w:r>
            <w:r w:rsidRPr="004F7860">
              <w:rPr>
                <w:rFonts w:ascii="PT Astra Serif" w:hAnsi="PT Astra Serif" w:cs="Arial"/>
                <w:spacing w:val="-8"/>
                <w:sz w:val="22"/>
                <w:szCs w:val="22"/>
              </w:rPr>
              <w:t>льной деятельности областных театров на терр</w:t>
            </w:r>
            <w:r w:rsidRPr="004F7860">
              <w:rPr>
                <w:rFonts w:ascii="PT Astra Serif" w:hAnsi="PT Astra Serif" w:cs="Arial"/>
                <w:spacing w:val="-8"/>
                <w:sz w:val="22"/>
                <w:szCs w:val="22"/>
              </w:rPr>
              <w:t>и</w:t>
            </w:r>
            <w:r w:rsidRPr="004F7860">
              <w:rPr>
                <w:rFonts w:ascii="PT Astra Serif" w:hAnsi="PT Astra Serif" w:cs="Arial"/>
                <w:spacing w:val="-8"/>
                <w:sz w:val="22"/>
                <w:szCs w:val="22"/>
              </w:rPr>
              <w:lastRenderedPageBreak/>
              <w:t>тории Саратовской области, в субъектах Росси</w:t>
            </w:r>
            <w:r w:rsidRPr="004F7860">
              <w:rPr>
                <w:rFonts w:ascii="PT Astra Serif" w:hAnsi="PT Astra Serif" w:cs="Arial"/>
                <w:spacing w:val="-8"/>
                <w:sz w:val="22"/>
                <w:szCs w:val="22"/>
              </w:rPr>
              <w:t>й</w:t>
            </w:r>
            <w:r w:rsidRPr="004F7860">
              <w:rPr>
                <w:rFonts w:ascii="PT Astra Serif" w:hAnsi="PT Astra Serif" w:cs="Arial"/>
                <w:spacing w:val="-8"/>
                <w:sz w:val="22"/>
                <w:szCs w:val="22"/>
              </w:rPr>
              <w:t>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мероприятий по популяризации 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атрального дела»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Оказание государственной поддержки соц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5520568300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5520568300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17878688,03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4F7860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Поддержка творческой деятельности и укрепл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ние материально-технической базы муниц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пальных театров в населенных пунктах с чи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с</w:t>
            </w:r>
            <w:r w:rsidRPr="004F7860">
              <w:rPr>
                <w:rFonts w:ascii="PT Astra Serif" w:hAnsi="PT Astra Serif" w:cs="Arial"/>
                <w:spacing w:val="-6"/>
                <w:sz w:val="22"/>
                <w:szCs w:val="22"/>
              </w:rPr>
              <w:t>ленностью населения до 300 тысяч человек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55206R4660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17878688,03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55206R4660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7278651,70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55206R4660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10600036,33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«Поддержка детских и кукольных театров»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18672000,00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творческой деятельности и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ническое оснащение детских и кукольных театров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55207R5170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18672000,00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55207R5170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6654000,00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55207R5170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12018000,00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199402504,23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концертными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ганизациями и коллективами»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197762504,23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197762504,23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197762504,23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стивальной деятельности областными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цертными организациями»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строльной деятельности областных концер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мероприятий по популяризации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цертной деятельности»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Оказание государственной поддержки соц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5530568300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5530568300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145196043,00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библиотеками»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131191197,53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131191197,53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131191197,53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12654845,47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отрасли культ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ры (комплектование книжных фондов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ципальных общедоступных библиотек)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55402R5191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11574845,47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55402R5191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10074930,03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55402R5191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1499915,44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мероприятий, направленных на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пуляризацию чтения и библиотечного дела»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1228500,00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1228500,00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1228500,00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мероприятий по сохранности би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лиотечных фондов государственных библи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тек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5540404100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«Культурно-досуговые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172577665,27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культурно-досуговыми учреждениями»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165965855,27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165965855,27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165965855,27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1C6596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Основное мероприятие «Организация, провед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ние и участие областных государственных учреждений культуры в областных, межреги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нальных, всероссийских и международных ф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стивалях, праздниках, выставках»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3547600,00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3547600,00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3547600,00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уч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стия специалистов областных творческих коллективов и их исполнителей в областных, межрегиональных, всероссийских и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народных мероприятиях»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«Организация,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и участие государственных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 культурно-досугового типа в облас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4F7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4F7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Оказание государственной поддержки соц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5560568300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5560568300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834210,00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5560604100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834210,00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5560604100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834210,00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5590000000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6786630,00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мероприятий по обеспечению уч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стия детей и молодежи в творческих школах, творческих и интеллектуальных соревнов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тельных мероприятиях областного, межрег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онального, всероссийского и международн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уровней»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5590200000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1242900,00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5590204100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1242900,00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5590204100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1242900,00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держки творчески одаренных детей, молод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жи и их преподавателей»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5590300000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5543730,00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5590304100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222030,00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5590304100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222030,00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1C6596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Субсидия автономной некоммерческой орган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зации «Туристический информационный центр Саратовской области» на организацию турист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ческих поездок учащихся образовательных о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р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ганизаций культуры и искусства Саратовской области, которым назначена именная губерн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торская стипендия для одаренных детей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5590315570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1655700,00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5590315570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1655700,00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Выплаты стипендий одаренным детям и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лодежи и поощрение педагогам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5590368200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3666000,00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5590368200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3666000,00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«Укрепление материально-технической базы и обеспечение деятельн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870068154,59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областных учрежд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ний музейного типа»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72899687,20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объектов недвижимости в го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ударственную собственность области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55A0214880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60543378,00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55A0214880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60543378,00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12356309,20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12356309,20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областных концер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организаций»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1764900,00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1764900,00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1764900,00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областных учрежд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ний библиотечного типа»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21690500,00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21690500,00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21690500,00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областных культу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но-досуговых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«Поддержка 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пальных учреждений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294845733,37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капитального и текущего ремо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55A1274020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248452691,79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55A1274020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248452691,79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Разработка проектно-сметной документации на проведение ремонтных работ в 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пальных учреждениях культуры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55A1278820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636300,00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55A1278820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636300,00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развития и укрепления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55A12R4670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36796741,58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55A12R4670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36796741,58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 для достижения показателей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зультативности по обеспечению развития и укрепления материально-технической базы домов культуры в населенных пунктах с чи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лом жителей до 50 тысяч человек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55A12W4670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55A12W4670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55A19V0000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1C6596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Основное мероприятие «Строительство (реко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н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струкция) объектов культурного назначения»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55A2200000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29159273,00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работ по сохранению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способлению объектов культурного наследия к современным условиям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55A2278880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29159273,00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55A2278880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29159273,00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437624061,02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модельных муниципальных би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лиотек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55AA154540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55AA154540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55AA155131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182559438,21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55AA155131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182559438,21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Развитие сети учреждений культурно-досугового типа (создание центров культу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развития)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55AA155132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92123595,51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55AA155132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92123595,51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Техническое оснащение региональных и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ниципальных театров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57152551,44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57152551,44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Техническое оснащение региональных и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ниципальных музеев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54693891,85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39191632,65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15502259,20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Реконструкция и капитальный ремонт реги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нальных и муниципальных музеев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55AA155970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15344943,82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55AA155970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15344943,82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1C6596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Обеспечение условий для развития сети учр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ждений культурно-досугового типа (создание и модернизация учреждений культурно-досугового типа (в рамках достижения соотве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т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55AA1U5131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9381962,30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55AA1U5131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9381962,30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условий для развития сети учреждений культурно-досугового типа (с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55AA1U5132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21367677,89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55AA1U5132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21367677,89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рального проекта «Цифровая культура»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55AA354530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55AA354530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кадрового поте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циала сферы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11029454,09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ществление методического обеспечения 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образовательных организаций,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зеев, библиотек, культурно-досуговых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«Создание системы профессиональной ориентации молодежи, направленной на повышение привлекател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 профессий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ствованию их деятельности и повышения престижности деятельности в сфере культ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6751050,00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1291050,00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55Б0404100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1291050,00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55Б046Б200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55Б046Б200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«Творческие люди»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55БA200000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4010204,09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отрасли культ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55БA255192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2142857,15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55БA255192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2142857,15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отрасли культ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ры (государственная поддержка лучших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ботников сельских учреждений культуры)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55БA255194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867346,94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55БA255194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867346,94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творческих проектов, направле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на укрепление российской гражданской идентичности на основе духовно-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нравственных и культурных ценностей нар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дов Российской Федерации, включая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приятия, направленные на популяризацию русского языка и литературы, народных 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дожественных промыслов и ремесел, 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держку изобразительного искусства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55БA2Д0140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55БA2Д0140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всероссийских, международных и межрегиональных творческих проектов 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музыкального и театрального иску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55БA2Д0150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55БA2Д0150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55Г0000000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107923531,15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мероприятий, посвященных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55Г0100000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107923531,15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подготовки и проведения ХХII молодежных Дельфийских игр России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55Г0161100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60005180,00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55Г0161100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60005180,00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Субсидия автономной некоммерческой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низации «Туристический информационный центр Саратовской области» на обеспечение проживания, питания, транспортного обсл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живания и экскурсионной программы учас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ников ХХII молодежных Дельфийских игр России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55Г0161200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40361446,00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55Г0161200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40361446,00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55Г01V0000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7556905,15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55Г01V0000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231164,33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55Г01V0000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7325740,82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«Улучшение условий и охр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гоэффективности областных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4870764,24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4870764,24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4870764,24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4870764,24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4870764,24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3943000,00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3943000,00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3943000,00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области,  на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плату премии Губернатора Саратовской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 победителям и дипломантам XXII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лодежных Дельфийских игр России от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2895000,00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2895000,00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1048000,00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1048000,00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205592732,35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205592732,35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205592732,35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205592732,35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культуры, кинем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тографии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66775919,20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64910377,48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64910377,48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64910377,48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63768257,90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1142119,58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1865541,72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1865541,72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1865541,72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1865541,72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8228000,00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8228000,00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8228000,00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8228000,00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8228000,00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ремонтно-восстановительных работ, включая расходы по ремонту кровли, око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проемов, муниципальных учреждений культуры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цифрового развития и св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зи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2631674716,21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2631590016,21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131590016,21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72509075,37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«Формирование электронн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правительства»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40695945,03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«Перевод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и муниципальных услуг в эле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тронный вид и их модернизация в целях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вышения эффективности государственного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управления, взаимодействия гражданского общества и бизнеса с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4956940,00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4956940,00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4956940,00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«Оптимизация эле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тронных форм заявлений услуг, техническая поддержка системы электронных услуг, 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гиональной системы межведомственного электронного  взаимодействия и автоматиз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рованной информационной системы  мн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гофункциональных центров»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35739005,03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5И102V0000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35739005,03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5И102V0000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35739005,03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31813130,34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24506181,43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24506181,43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24506181,43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«Создание и обесп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2948859,02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2948859,02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2948859,02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«Поддержка реги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нальных проектов в сфере информационных технологий»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4358089,89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5И210R0280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4358089,89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5И210R0280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4358089,89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39620918,40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39620918,40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39620918,40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35257832,87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4363085,53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17684718,62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17684718,62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8511465,96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9173252,66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1775303,82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1775303,82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1775303,82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1775303,82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народного сотрудничества и межрегионал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«Субсидия обществу с ограниченной ответственностью «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ИнфоТех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Балаково» на финансовое обеспечение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трат, связанных с технологическим прис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единением Центра обработки данных пу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личного акционерного общества «Сбербанк», расположенного в Саратовской области, к сетям электроснабжения публичного акци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нерного общества «Федеральная сетевая компания –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Россети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5825200000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1C6596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Обеспечение технологического присоединения Центра обработки данных публичного акци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нерного общества «Сбербанк», расположенного в Саратовской области, к сетям электроснабж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ния публичного акционерного общества «Фед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 xml:space="preserve">ральная сетевая компания – </w:t>
            </w:r>
            <w:proofErr w:type="spellStart"/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Россети</w:t>
            </w:r>
            <w:proofErr w:type="spellEnd"/>
            <w:r w:rsidRPr="001C6596">
              <w:rPr>
                <w:rFonts w:ascii="PT Astra Serif" w:hAnsi="PT Astra Serif" w:cs="Arial"/>
                <w:spacing w:val="-6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58252R3880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58252R3880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202448242,16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197799183,16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55325300,00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55325300,00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«Информационная откр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55325300,00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«Выпуск литерату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но-художественного журнала «Волга – ХХI век»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583800,00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6650904100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583800,00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6650904100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583800,00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циального опубликования нормативных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6029400,00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6029400,00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6029400,00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«Размещение офиц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48712100,00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 в сфере информ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6651498710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48712100,00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6651498710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48712100,00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18804700,00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18804700,00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«Информационная откр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18804700,00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циального опубликования нормативных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«Размещение офиц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17904600,00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 в сфере информ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6651498710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17904600,00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6651498710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17904600,00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123669183,16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92628952,27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8957980,00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8957980,00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664039995М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7501980,00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664039995М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7501980,00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66403999ПЛ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1456000,00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66403999ПЛ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1456000,00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«Информационная откр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83670972,27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творч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конкурсов в сфере журналистики»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99999,98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99999,98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9999,98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FA5321" w:rsidRDefault="0032588F" w:rsidP="001C65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C65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C65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Выплата премии имени журналиста Але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сандра Никитина представителям средств массовой информации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6650388700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6650388700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«Присуждение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мии и стипендии Губернатора области в сф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 журналистики»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249500,00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6650488900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6650488900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278200,00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278200,00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278200,00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кратк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срочных социальных рекламных кампаний»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6650888200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6650888200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«Издание Книги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мяти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облас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конкурса «Лучшие книги года»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209661,05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Выплата премии лауреатам конкурса «Лу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шие книги года»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6651289100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6651289100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24661,05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24661,05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«Размещение офиц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FA5321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Расходы на выполнение государственных зад</w:t>
            </w: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ний областными бюджетными и автономными учреждениями в части размещения официал</w:t>
            </w: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ь</w:t>
            </w: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ной информации в социальных сетях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6651488210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6651488210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конку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са для определения региональных телеканала и радиоканала, освещающих деятельность политических партий, представленных 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ратовской областной Думе»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1331351,52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Возмещение затрат региональных телеканала и радиоканала по освещению деятельности каждой политической партии, представле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в Саратовской областной Думе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6651598720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1331351,52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6651598720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1331351,52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«Модернизация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формационно-технологической инфрастру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1938700,00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1938700,00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1938700,00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«Размещение соц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 значимой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69815099,76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Размещение социально значимой информ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печатных средствах массовой инфо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мации, учрежденных органами местного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моуправления, и в сетевых изданиях,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жденных данными печатными средствами массовой информации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6651778600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39815099,76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6651778600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39815099,76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субсидии Саратовскому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гиональному отделению общероссийской общественной организации «Союз журнал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стов России» на освещение социально зн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чимых тем в региональных средствах масс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вой информации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6651788М00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6651788М00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1120200,00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1120200,00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66519V0000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1120200,00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«Областной конкурс «Лучший руководитель муниципального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Выплата премии лауреату областного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курса «Лучший руководитель муниципальн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издания»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6652017410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6652017410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«Сохранение объекта культурного наследия регионального знач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ния «Дом А.Т.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Шерстобитова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, 1910-е гг.»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«Поддержка реги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нальных учреждений средств массовой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1313759,96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1313759,96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66522V0000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1313759,96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29432261,18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29432261,18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29432261,18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29026073,58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406187,60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1607969,71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1607969,71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1607969,71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1607969,71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4609059,00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4609059,00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4609059,00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4609059,00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4609059,00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мещение наружной информационной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дукции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664037993М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459059,00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664037993М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459059,00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производство и выпуск средств масс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вой информации</w:t>
            </w:r>
          </w:p>
        </w:tc>
        <w:tc>
          <w:tcPr>
            <w:tcW w:w="70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664037999П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664037999П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lastRenderedPageBreak/>
              <w:t>Инспекция государственного строител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ного надзора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32542246,26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32542246,26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32542246,26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31817131,79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31817131,79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31817131,79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29895438,33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1921693,46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725114,47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725114,47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725114,47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725114,47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FA5321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FA5321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Министерство спорта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2391231853,25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74420863,88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25262863,02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24464743,02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20406974,44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«Подготовка спо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20406974,44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16550700,00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16550700,00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982443,64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982443,64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Стипендиальное обеспечение и другие 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5610591900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2873830,80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5610591900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2873830,80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4057768,58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ально-технической базы государственных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4057768,58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Оснащение и укрепление материально-технической базы подведомственных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5640715420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5640715420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3377768,58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3377768,58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729120,00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729120,00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кадрового потенци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729120,00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Ежемесячное денежное вознаграждение за классное руководство (кураторство) педаг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гическим работникам государственных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зовательных организаций, реализующих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разовательные программы среднего профе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сионального образования, в том числе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 профессионального обучения для лиц с ограниченными возможностями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вья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5A41253630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729120,00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5A41253630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729120,00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36540,00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36540,00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36540,00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36540,00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36540,00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49121460,86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сти «Социальная поддержка и социальное 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45815493,51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45815493,51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45815493,51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28558900,00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28558900,00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и благоустройство территории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оздоровительных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5230308820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5230308820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2999914,15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2999914,15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2756679,36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2756679,36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3217293,35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3217293,35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3217293,35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предоставление субсидии автономной 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коммерческой организации «Спортивно-оздоровительный центр «Березка» на пров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дение мероприятий, связанных с содержан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ем, обслуживанием и проведением текущего и (или) капитального ремонта находящегося в областной собственности имущества,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пользуемого для проживания мобилизова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граждан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664039994М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3217293,35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664039994М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3217293,35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«Патриотическое воспитание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88674,00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88674,00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«Патриотическое воспит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88674,00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мероприятий по обеспечению деятельности советников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зациях Саратовской области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88674,00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88674,00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«Материальное 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выплаты ежемесячного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жизненного денежного содержания спорт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5610680610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5610680610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2311768989,37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33922896,14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24781550,93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24681574,56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FA5321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1219000,00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5610198720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5610198720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«Подготовка спо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21092574,56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21092574,56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21092574,56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информационно-коммуника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softHyphen/>
              <w:t>ционной кампании (в рамках достижения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561P5U0210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561P5U0210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99976,37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99976,37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99976,37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99976,37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9141345,21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1289345,21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1277345,21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1277345,21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7852000,00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налогов, сборов и иных платежей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ластными государственными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7852000,00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7852000,00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632854928,78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629164928,78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132289424,92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«Учебно-методи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softHyphen/>
              <w:t>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11460174,09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11460174,09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11460174,09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2444600,00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2444600,00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5610204100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2444600,00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«Подготовка спо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74104596,00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74104596,00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74104596,00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44280054,83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и проведение физкультурных и спортивно-массовых мероприятий (в рамках достижения соответствующих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561P5U0100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44280054,83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561P5U0100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44280054,83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496875503,86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«Строительство фи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377385543,42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5641072820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5641072820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5641078950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220655695,06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5641078950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220655695,06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Субсидии на софинансирование капитальных вложений в объекты государственной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со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ствености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субъектов Российской Федерации за счет средств резервного фонда Правител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Российской Федерации (Спортивно-оздоровительный комплекс в г. Саратове (з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вершение строительства)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56410R111F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72473586,29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56410R111F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72473586,29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Спортивно-оздоровительный комплекс в г. Саратове (завершение строительства) (сре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для достижения показателей результ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56410W111F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8256262,07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56410W111F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8256262,07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Региональный проект «Бизнес-спринт (Я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бираю спорт)»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64219241,05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созданию «у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ной» спортивной площадки (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cредства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56417W2531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64219241,05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56417W2531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56215526,93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56417W2531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8003714,12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Развитие инфраструктуры физической кул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туры и спорта на территориях муниципал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образований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39599244,22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развитию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фраструктуры физической культуры и спорта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5641878970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39599244,22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5641878970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5641878970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34999244,22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564P500000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15671475,17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объектов спортивной инфр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структуры спортивно-технологическим об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рудованием (закупка и монтаж оборудования для создания на сельских территориях малых спортивных площадок, монтируемых на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крытых площадках или в закрытых помещ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ниях, на которых возможно проводить тест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рование населения в соответствии с требов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ниями Всероссийского физкультурно-спортивного комплекса «Готов к труду и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обороне» (ГТО))</w:t>
            </w:r>
          </w:p>
        </w:tc>
        <w:tc>
          <w:tcPr>
            <w:tcW w:w="70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11</w:t>
            </w:r>
          </w:p>
        </w:tc>
        <w:tc>
          <w:tcPr>
            <w:tcW w:w="70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</w:t>
            </w:r>
          </w:p>
        </w:tc>
        <w:tc>
          <w:tcPr>
            <w:tcW w:w="155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564P552281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15671475,17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564P552281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15671475,17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 бюдж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там муниципальных районов, городских округов и поселений области, на укрепление материально-технической базы муниципал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учреждений, осуществляющих деятел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ность в сфере физической культуры и спорта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1608716401,85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1558143027,85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1377161069,13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«Подготовка спо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742513158,14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739370696,14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739370696,14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и проведение антидопинговых мероприятий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5610580110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1142462,00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5610580110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1142462,00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Участие, организация и проведение на 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тории области тренировочных сборов, спо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тивных и физкультурно-массовых меропри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5610580Г00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5610580Г00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«Материальное 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FA5321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5610680620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5610680620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материального стимулиров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5610680630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5610680630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«Грантовая поддер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ка развития на территории области отдел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видов спорта (спортивных дисциплин)»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601999630,44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Развитие на территории области отдельных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видов спорта (спортивных дисциплин)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5611214Д00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601999630,44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5611214Д00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601999630,44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30608280,55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561P550810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7140898,00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561P550810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7140898,00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спортивного оборудования и инвентаря для приведения организаций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полнительного образования со специальным наименованием «спортивная школа», испол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зующих в своем наименовании слово «оли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561P552290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16556482,55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561P552290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16556482,55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спортивных соревнований 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561P5U0110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6910900,00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561P5U0110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6910900,00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180981958,72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132656538,93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132656538,93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132656538,93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«Реализация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плекса мероприятий, связанных с эффекти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использованием тренировочных площ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28688749,79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комплекса мероприятий,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эффективным использованием трен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ровочных площадок после проведения че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пионата мира по футболу 2018 года в 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56413R4260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28688749,79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56413R4260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28688749,79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«Предоставление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териальной поддержки некоммерческим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ганизациям»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19636670,00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Субсидия некоммерческому партнерству «Профессиональный футбольный клуб «С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кол» на приобретение футбольного покрытия для стадиона «Локомотив»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5641511220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19636670,00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5641511220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19636670,00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50573374,00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50573374,00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2317400,00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2317400,00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9930008L00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48255974,00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9930008L00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48255974,00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физической кул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туры и спорта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36274762,60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428784,50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428784,50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428784,50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428784,50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428784,50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34321675,44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34321675,44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34318687,44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33581113,11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736574,08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1524302,66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1524302,66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1524302,66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1524302,66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BE098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22549728502,17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42892367,89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42892367,89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40266180,00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народного сотрудничества и межрегионал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40266180,00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«Оснащение и укре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ление материально-технической базы испо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нительных органов области и подведо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им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40266180,00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объектов недвижимости в го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ударственную собственность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5824814880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40266180,00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5824814880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40266180,00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2626187,89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2626187,89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1456187,89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1456187,89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1409251698,00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1409251698,00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субсидии автономной 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коммерческой организации по реализации проектов в сфере развития городов и цифр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вой трансформации городского хозяйства «Центр компетенций «Умный Город»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5610214190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5610214190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908444381,23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902190584,73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 «Обеспечение инженерной инфраструктурой земельных участков, явл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ющихся федеральной собственностью и 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16009150,56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инженерной инфраструктурой земельных участков в соответствии с прое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ском и Кировском районах г.Саратова, 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лежащих предоставлению гражданам, им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ющим трех и более детей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5E10240Д00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16009150,56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5E10240Д00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16009150,56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«Комплексное развитие 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тории бывшего аэропорта Саратов «Це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828939513,45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Субсидия обществу с ограниченной 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ственностью «Государственное жилищное строительство» в виде безвозмездного вклада в денежной форме в имущество хозяйстве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общества, который не увеличивает уставной капитал общества, на финансовое обеспечение затрат, связанных с технолог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ческим присоединением к сетям электр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снабжения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5E10698012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828939513,45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5E10698012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828939513,45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 «Обеспечение коммунальной и транспортной  инфраструктурой земельных участков, предоставленных (подлежащих предоставлению) для жилищного строител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гражданам, имеющим трех и более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55267721,57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нию) для жилищного строительства гражд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нам, имеющим трех и более детей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5E10979410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55267721,57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5E10979410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55267721,57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«Подключение и внедрение Информационной системы управления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ектами государственного заказчика в сфере строительства»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FA5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1974199,15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Техническое сопровождение Информацио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системы управления проектами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ственного заказчика в сфере строительства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5E11048150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1974199,15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5E11048150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1974199,15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Подпрограмма «Градостроительное планиров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ние, развитие территорий. Снижение админ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стративных барьеров в области строительства»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5E90000000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6253796,50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«Внесение изменений в схему территориального планирования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5E90200000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3865796,50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Актуализация схемы территориального пл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нирования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5E90215260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3865796,50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5E90215260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3865796,50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«Внесение изменений в док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менты градостроительного зонирования в целях установления требований к архите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турно-градостроительному облику объектов капитального строительства и отображению территорий, в границах которых предусма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риваются такие требования»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5E90300000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Актуализация документов градостроительн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зонирования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5E90348140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5E90348140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371433864,80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водохозяйственн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371433864,80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«Предоставление субсидии государственному унитарному предприятию Саратовской области «Облас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ная инженерная защита»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6224100000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371433864,80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Увеличение уставного фонда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унитарных предприятий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6224148100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6224148100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капитальных вложений в объект капитального строительства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собственности области «Берег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укрепление Волгоградского водохранилища на участке от первого причала до солярия «Затон» (1 этап)»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6224148130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366898864,80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6224148130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366898864,80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98292451,97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98292451,97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Содействие в уточнении сведений о границах населенных пунктов и территориальных зон в Едином государственном реестре недв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жимости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9610078800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98292451,97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9610078800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98292451,97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21081000,00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21081000,00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21081000,00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21081000,00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15411386196,86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11937737138,75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A5321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11860902040,66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166172624,34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«Осуществление деятельности, направленной на обеспечение защиты прав граждан – участников долевого строител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19480693,77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5E10340Ф10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19480693,77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5E10340Ф10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19480693,77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строительства (завершение строительства) многокварти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домов на земельных участках, прина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лежащих публично-правовой компании «Фонд развития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146691930,57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публично-правовой компании «Фонд развития террит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5E10744400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146691930,57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5E10744400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146691930,57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«Капитальный ремонт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монт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158526952,11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158223252,11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Субсидия специализированной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организации «Фонд капитального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монта общего имущества в многоквартирных домах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5E20141800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158223252,11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5E20141800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158223252,11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домах»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5E20200000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303700,00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Субсидия специализированной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организации «Фонд капитального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многоквартирных домах</w:t>
            </w:r>
          </w:p>
        </w:tc>
        <w:tc>
          <w:tcPr>
            <w:tcW w:w="70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</w:t>
            </w:r>
          </w:p>
        </w:tc>
        <w:tc>
          <w:tcPr>
            <w:tcW w:w="155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5E20217300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303700,00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5E20217300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303700,00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жилыми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щениями отдельных категорий граждан, установленных законодательством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5907462,30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«Предоставление жилых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мещений по договорам социального найма многодетным семьям»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5907462,30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жилых помещений по дог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ворам социального найма многодетным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мьям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5E50440500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5907462,30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5E50440500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5907462,30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5EA0000000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FF579E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11530295001,91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«Реализация мероприятий по переселению граждан из аварийного жили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5EA0100000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717200863,95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FA5321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Реализация мероприятий по переселению гра</w:t>
            </w: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ж</w:t>
            </w: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дан из аварийного жилищного фонда, призна</w:t>
            </w: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н</w:t>
            </w: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ного таковым в связи с его физическим износом в процессе эксплуатации после 1 января 2022 года,  за счет средств резервного фонда Прав</w:t>
            </w: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FA5321">
              <w:rPr>
                <w:rFonts w:ascii="PT Astra Serif" w:hAnsi="PT Astra Serif" w:cs="Arial"/>
                <w:spacing w:val="-6"/>
                <w:sz w:val="22"/>
                <w:szCs w:val="22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5EA01RР600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568663265,31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5EA01RР600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568663265,31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 для достижения показателей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зультативности по реализации мероприятий по переселению граждан из аварийного 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лищного фонда, признанного таковым в св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зи с его физическим износом в процессе эк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плуатации после 1 января 2022 года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5EA01WР600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148537598,64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5EA01WР600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148537598,64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5EAF300000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5B2D1E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10813094137,96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жилищного фонда с учетом необход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мости развития малоэтажного жилищного строительства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5EAF367483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6C0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7690537395,72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5EAF367483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7690537395,72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жилищного фонда с учетом необход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5EAF367484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3122556742,24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5EAF367484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3122556742,24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5613300,00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5613300,00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5613300,00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работ по приведению жилых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щений, находящихся в муниципальной со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ственности, в надлежащее техническое и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нитарное состояние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5613300,00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5613300,00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71221798,09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71221798,09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 в области 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лищного хозяйства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4221798,09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3953709,04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268089,05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налогов, сборов и иных платежей по объектам государственного жилищного 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9930008Н00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9930008Н00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1243445827,63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1085283690,26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качества вод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снабжения и водоотведения»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5E80000000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1081772859,65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«Ремонт и развитие водопр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водной сети»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5E80500000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191879950,00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Ремонт и развитие водопроводной сети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5E80572920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191879950,00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5E80572920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191879950,00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«Чистая вода»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5E8F500000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889892909,65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Строительство и реконструкция (модерниз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ция) объектов питьевого водоснабжения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5E8F552430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889892909,65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5E8F552430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889892909,65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«Модернизация систем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5EБ0000000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3510830,61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«Реализация мероприятий по модернизации систем коммунальной инфр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5EБ0100000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3510830,61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5EБ0109505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5EБ0109505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5EБ0109605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612320,61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5EБ0109605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612320,61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работ по внесению изменений (корректировке) ранее разработанной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ектно-сметной документации в целях реал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мероприятий по модернизации систем коммунальной инфраструктуры</w:t>
            </w:r>
          </w:p>
        </w:tc>
        <w:tc>
          <w:tcPr>
            <w:tcW w:w="70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5EБ0178850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FA5321" w:rsidRDefault="00FA532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498510,00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5EБ0178850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498510,00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158162137,37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158162137,37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158162137,37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работ по восстановлению систем водоснабжения населения и (или) водоотв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104247087,36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104247087,36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здание условий по обеспечению жителей населенных пунктов доброкачественной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тьевой водой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2679366,00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2679366,00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работ по развитию систем вод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снабжения, в том числе питьевого и технич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ского назначения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24984780,00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24984780,00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работ по восстановлению систем теплоснабжения и горячего водоснабжения населенных пунктов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66403999ДЛ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66403999ДЛ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66403999ЖЛ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8110904,01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66403999ЖЛ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8110904,01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1484442713,21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149496000,15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«Снижение рисков и смягч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149496000,15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149496000,15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затрат при осуществлении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64112Г7100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149496000,15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64112Г7100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149496000,15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1167500,00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1167500,00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1167500,00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роприятия по благоустройству дворовых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риторий – оборудование детских игровых и спортивных площадок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1067500,00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1067500,00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лизацию мероприятий по благоустройству территории – установку ограждения сельской площади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«Формирование комфортной горо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среды»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1333779213,06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«Создание комфортных усл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вий проживания»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673779213,06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«Формирование комфор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городской среды»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691F200000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673779213,06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программ формирования совр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менной городской среды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691F255550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673779213,06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691F255550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673779213,06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современной 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родской среды»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«Формирование комфор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городской среды»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692F200000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комфортной городской среды в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лых городах и исторических поселениях – победителях Всероссийского конкурса лу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ших проектов создания комфортной горо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среды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692F254240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692F254240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745760517,27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14783797,43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жилыми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щениями отдельных категорий граждан, установленных законодательством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14189797,43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«Организационное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ние реализации подпрограммы «Обеспечение жилыми помещениями отдельных категорий граждан, установленных законодательством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255497,43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5E50808L00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255497,43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5E50808L00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255497,43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13934300,00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5E51804100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13934300,00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5E51804100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13934300,00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качества вод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снабжения и водоотведения»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5E80000000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«Выполнение работ по опис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местоположения границ зон санитарной охраны водных объектов, формирование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речня координат характерных точек границ таких зон»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5E80200000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5E802М0000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5E802М0000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3307206,76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3307206,76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2895046,76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2895046,76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2895046,76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«Сопровождение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домственных информационных систем»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412160,00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412160,00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412160,00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443762639,37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«Снижение рисков и смягч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443762639,37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«Предупреждение чрезвычайных ситуаций, которые могут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вести к нарушению функционирования об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ъ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ектов жизнеобеспечения при предоставлении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услуг населению по тепло-, водоснабжению, водоотведению»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6411300000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443762639,37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Возмещение затрат на предупреждение чре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отведению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64113Г7200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443762639,37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64113Г7200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443762639,37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127137899,54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127137899,54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127137899,54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монтно-восстановительные работы памятн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ков погибшим в Великой Отечественной войне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мероприятий по прокладке газопр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вода в целях восстановления параметров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дачи газа, включая расходы на разработку (приобретение) проектно-сметной докуме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тации и её экспертизу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гашение денежных обязательств и обязател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платежей муниципальных предприятий, осуществляющих деятельность в сфере заб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 и очистки воды для питьевых и промы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ленных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6640379916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гашение денежных обязательств и обязател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платежей муниципальных предприятий, осуществляющих деятельность в сфере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изводства пара и горячей воды (тепловой энергии) котельными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6640379921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4197389,57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6640379921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4197389,57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664039990Л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506193,60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664039990Л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506193,60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664039991Л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2595853,92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664039991Л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2595853,92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66403999GЛ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9599985,00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66403999GЛ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9599985,00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66403999NЛ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9703720,00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66403999NЛ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9703720,00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66403999WЛ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926294,63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66403999WЛ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926294,63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66403999ЧЛ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1740148,84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66403999ЧЛ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1740148,84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66403999ШЛ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23417618,00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66403999ШЛ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23417618,00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66403999ЩЛ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22383695,98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66403999ЩЛ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22383695,98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150887976,40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150887976,40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150887976,40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149331790,47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1556185,93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5880997,77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5880997,77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5880997,77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5880997,77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4838050,68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4781050,68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4781050,68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4781050,68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4781050,68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66403999УЛ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4781050,68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66403999УЛ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4781050,68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81420383,65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66403999ГЛ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66403999ГЛ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80185383,65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80185383,65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80185383,65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80185383,65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66403999ЯЛ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80185383,65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66403999ЯЛ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80185383,65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3975951077,23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897446288,73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897446288,73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жилыми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щениями отдельных категорий граждан, установленных законодательством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371137629,80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«Государственная поддержка многодетных семей при строительстве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обретении) жилого помещения»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175616908,00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Социальные выплаты на строительство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обретение) жилого помещения многодетным семьям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5E50340400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175616908,00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5E50340400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175616908,00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Мероприятие «Государственная поддержка участников строительства многоквартирных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49691164,54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Социальные выплаты участникам строител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многоквартирных домов, которые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знаны пострадавшими от действий (безде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ствия) строительной организации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5E50740700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49691164,54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5E50740700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49691164,54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«Организационное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5E508М0000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5E508М0000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«Государственная поддержка граждан, страдающих тяжелой формой хр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22863769,00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Социальные выплаты на строительство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5E51291110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22863769,00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5E51291110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22863769,00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«Денежные выплаты на прио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ретение (строительство) жилого помещения взамен предоставления жилого помещения по договору социального найма из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ственного жилищного фонда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108532762,00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денежной выплаты мног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детным семьям на приобретение (строител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ство) жилого помещения взамен предоста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 жилого помещения по договору соц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ального найма из государственного жили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фонда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5E51440510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108532762,00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5E51440510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108532762,00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«Денежные выплаты гражд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нам по обеспечению жилыми помещениями взамен предоставления им земельного учас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ка в собственность бесплатно»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9725142,26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гражданам, состоящим на учете в качестве лиц, имеющих право на предоставление  земельного участка в со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ственность бесплатно, денежной выплаты взамен предоставления им земельного учас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ка в собственность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5E51713222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9725142,26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5E51713222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9725142,26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«Предоставление социальной выплаты на приобретение жилого помещения в собственность, удостоверяемой  именным свидетельством, по решению суда»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4657884,00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социальной выплаты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данам на приобретение жилого помещения в собственность, удостоверяемой  именным свидетельством, по решению суда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5E51991120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4657884,00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5E51991120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4657884,00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ипотечного 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лищного кредитования»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103818699,00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«Возмещение гражданам части расходов по оплате процентов ипотечного займа (кредита) на приобретение (строител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ство) жилых помещений»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93448587,76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Социальные выплаты гражданам на возм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5E60141600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93448587,76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5E60141600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860389,58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5E60141600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92588198,18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«Частичное возмещение расх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дов на оплату процентов по ипотечному 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му (кредиту) на приобретение (строител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ство) жилых помещений отдельным катег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риям педагогических работников»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411758,97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Социальные выплаты педагогическим рабо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никам, проживающим и работающим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области, на частичное возмещение расходов на оплату процентов по ипотечному займу (кредиту) на приобретение (строител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ство) жилых помещений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5E60341200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411758,97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5E60341200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3758,97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5E60341200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«Частичное возмещение расх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дов на оплату процентов по ипотечному 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му (кредиту) на приобретение (строител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ство) жилых помещений работникам бю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жетной сферы»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9508352,27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Социальные выплаты работникам бюдже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сферы на возмещение расходов на опл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 процентов по ипотечному займу (кредиту) на приобретение (строительство) жилых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5E60441300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9508352,27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5E60441300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85179,14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5E60441300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9423173,13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работы 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граммного комплекса в целях предоставл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Техническое сопровождение работы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граммного комплекса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5E60543A00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5E60543A00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жильем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422489959,93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«Осуществление полномочий по обеспечению жильем отдельных катег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рий граждан, установленных Федеральным законом от 12 января 1995 года № 5-ФЗ «О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ветеранах», в соответствии с Указом През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дента Российской Федерации от 7 мая 2008 года № 714 «Об обеспечении жильем ветер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нов Великой Отечественной войны 1941 - 1945 годов»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4905504,00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Осуществление полномочий по обеспечению жильем отдельных категорий граждан, уст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новленных Федеральным законом от 12 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варя 1995 года № 5-ФЗ «О ветеранах», 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5E70151340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4905504,00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5E70151340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4905504,00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«Осуществление полномочий по обеспечению жильем отдельных катег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5145498,00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полномочий по обеспечению жильем отдельных категорий граждан, уст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новленных Федеральным законом от 12 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5E70251350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5145498,00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5E70251350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5145498,00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«Осуществление полномочий по обеспечению жильем отдельных катег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рий граждан, установленных Федеральным законом от 24 ноября 1995 года  № 181-ФЗ «О социальной защите инвалидов в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5164272,00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полномочий по обеспечению жильем отдельных категорий граждан, уст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новленных Федеральным законом от 24 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ября 1995 года 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5E70351760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5164272,00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5E70351760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5164272,00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«Организационное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реализации подпрограммы «Обеспечение жильем отдельных категорий граждан 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ответствии с федеральным законодател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5E705М0000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Мероприятие «Обеспечение жильем граждан, покинувших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г.Херсон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407224685,93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Социальные выплаты гражданам, покину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шим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г.Херсон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5E70741610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407224685,93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5E70741610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407224685,93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3078504788,50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3078504788,50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«Обеспечение жилыми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щениями молодых семей»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59812274,77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жильем мол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дых семей»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59652089,57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5E301R4970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59652089,57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5E301R4970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59652089,57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5E30200000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110185,20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5E30240Б00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110185,20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5E30240Б00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110185,20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«Организационное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реализации подпрограммы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5E303М0000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5E303М0000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жилыми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3018692513,73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«Предоставление жилых помещ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ний детям-сиротам и детям, оставшимся без попечения родителей, лицам из числа детей-сирот и детей, оставшихся без попечения род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телей, из специализированного государственн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го жилищного фонда по договорам найма сп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658676448,73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тей, оставшихся без попечения родителей, из специализированного государственного 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лищного фонда по договорам найма специ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лизированных жилых помещений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5E40142200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419593148,73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5E40142200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419593148,73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5E401R0820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239083300,00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5E401R0820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239083300,00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«Организационное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614548,00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614548,00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614548,00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2359401517,00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социальной выплаты на приобретение жилого помещения в со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ственность, удостоверяемой именным свид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тельством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5E40443300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2359401517,00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5E40443300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2359401517,00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1623988727,86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1623988727,86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191050,14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народного сотрудничества и межрегионал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191050,14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объе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тами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191050,14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Подведение объектов водоснабжения и вод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отведения к земельным участкам, распол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женным в муниципальных районах, име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статус особой экономической зоны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нико-внедренческого типа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5823878920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191050,14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5823878920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191050,14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560876852,61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560876852,61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77159518,52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изъятию земел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участков и расположенных на них об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ъ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ектов недвижимости для реконструкции 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нейных объектов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5E10879350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77159518,52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5E10879350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77159518,52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«Жилье»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5E1F100000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483717334,09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Стимулирование программ развития жили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строительства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5E1F150210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440776733,08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5E1F150210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440776733,08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Стимулирование программ развития жили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строительства субъектов Российской Федерации  (в рамках достижения соотве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5E1F1U0290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42940601,01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5E1F1U0290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42940601,01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99942742,95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99942742,95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роприятий в области энергосбережения и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вышения энергетической эффективности»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6321100000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99942742,95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Осуществление мероприятий в области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госбережения и повышения энергетической эффективности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6321179Б00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99942742,95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6321179Б00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99942742,95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38485042,47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38485042,47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38485042,47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мероприятий, связанных с газифик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цией, теплоснабжением, переводом квартир в многоквартирных жилых домах на индив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дуальное газовое отопление, в том числе с последующей ликвидацией убыточной 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6640379922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23985045,47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6640379922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23985045,47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здание условий по обеспечению образов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тельных учреждений доброкачественной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тьевой водой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664037999Ч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14499997,00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664037999Ч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14499997,00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«Формирование комфортной горо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среды»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656281777,23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современной 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родской среды»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656281777,23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656281777,23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6920478120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254164864,22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6920478120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254164864,22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работ по благоустройству и поддержанию в надлежащем санитарном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стоянии территории городских округов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6920478980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402116913,01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6920478980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402116913,01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268211262,46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268211262,46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коммунальной (водоснабжение) и транспортной (автомобильные дороги)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фраструктурой земельных участков,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9930078770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9930078770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коммунальной (водоснабжение) и транспортной (автомобильные дороги)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фраструктурой  земельных участков,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п.Воробьевка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п.Жасминный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п.Рейник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ниципального образования «Город Саратов»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9930078780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154388043,57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9930078780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154388043,57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социально значимых проектов в Саратовской области (за счет остатков 2022 года I – III траншей из бюджета г. Москвы)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9930079Г65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3823218,89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9930079Г65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3823218,89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91542686,72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50270562,13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50270562,13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институтов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данского общества и поддержка социально ориентированных некоммерческих организ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ций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мониторинга современного состо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и перспектив развития некоммерческих организаций в сфере реализации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социальной политики и обществе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отношений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9090306,76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«Гармонизация межнаци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нальных отношений и этнокультурное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тие народов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55Д0000000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9090306,76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мониторинга межнациональных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раннего предупреждения межн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циональных конфликтов на территории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55Д0600000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55Д06V0000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55Д06V0000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C058C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Основное мероприятие «Организация и пров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дение мероприятий, направленных на этнокул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ь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турное развитие народов Саратовской области, совместно с национально-культурными автон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миями и социально ориентированными неко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м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мерческими организациями»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55Д0800000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2311431,25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укреплению единства российской нации и этнокульту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ному развитию народов России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55Д08R5160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2311431,25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55Д08R5160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2311431,25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ведение мероприятий, направленных на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укрепление общероссийского гражданского единства, совместно с национально-культурными автономиями и социально 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ентированными некоммерческими организ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55Д0900000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3978875,51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мероприятий по укреплению единства российской нации и этнокульту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ному развитию народов России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55Д09R5160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3978875,51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55Д09R5160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3978875,51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568092,83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правонар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568092,83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«Предоставление субсидий казачьим обществам, принима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щим участие в охране общественного поря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ка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568092,83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568092,83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568092,83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2296912,00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2296912,00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соци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логического мониторинга результатов 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органов местного самоуправления городских округов и муниципальных рай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нов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2296912,00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2296912,00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2296912,00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5795511,07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8900004200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5782005,07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8900004200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3987152,72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8900004200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1794852,35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8900006200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8900006200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8900093200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12386,00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8900093200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12386,00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29943790,40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29943790,40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29943790,40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29920565,14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4375,26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1375949,07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1375949,07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1375949,07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1375949,07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8900004200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8900004200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41232424,59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C058C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41232424,59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C058C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сти «Социальная поддержка и социальное о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б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41232424,59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институтов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данского общества и поддержка социально ориентированных некоммерческих организ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ций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41232424,59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«Мероприятия по поддержке социально ориентированных 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коммерческих организаций, связанных с 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лизацией общественно полезных (социал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ных) проектов»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41232424,59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общественно полезных (социал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ных) проектов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5250114В00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41232424,59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5250114В00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1285284,00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5250114В00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39947140,59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25472191104,31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49615554,82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Международные отношения и междунаро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сотрудничество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35726383,02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35726383,02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35726383,02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35726383,02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664039994Л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35726383,02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664039994Л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35726383,02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13889171,80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13889171,80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13889171,80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13184206,37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13184206,37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704965,43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704965,43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58524730,00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Мобилизационная и вневойсковая подгото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58524730,00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58524730,00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58524730,00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58524730,00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664039991М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58524730,00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664039991М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20508140,00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664039991М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38016590,00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25240055223,53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4433939757,29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4355745417,65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«Модернизация и развитие транспортного комплекса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4345042217,65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перевозок па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сажиров речным транспортом»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24517710,00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24517710,00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5Ж102М0000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24517710,00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Мероприятие «Обеспечение перевозок па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сажиров автомобильным транспортом»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187705388,32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организационно-правовых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приятий, связанных с оформлением подви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состава пассажирского транспорта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щего пользования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5Ж10312770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297945,68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5Ж10312770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277945,68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5Ж10312770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C058C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Обеспечение бесперебойного функциониров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C058C">
              <w:rPr>
                <w:rFonts w:ascii="PT Astra Serif" w:hAnsi="PT Astra Serif" w:cs="Arial"/>
                <w:spacing w:val="-6"/>
                <w:sz w:val="22"/>
                <w:szCs w:val="22"/>
              </w:rPr>
              <w:t>ния городского автомобильного транспорта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5Ж10379210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18962391,33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5Ж10379210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18962391,33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подвижного состава пасс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жирского транспорта общего пользования (за счет специального казначейского кредита)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5Ж10397010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64273500,01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5Ж10397010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64273500,01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104171551,30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104171551,30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перевозок па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сажиров железнодорожным транспортом»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645798482,00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недополученных  доходов,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никающих от применения регулируемых 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рифов на пассажирские перевозки, 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ществляемые железнодорожным транспо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том в пригородном сообщении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5Ж10489850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645798482,00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5Ж10489850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645798482,00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15768666,07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15338632,07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12074968,79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3205533,62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58129,66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5Ж10506200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430034,00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5Ж10506200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430034,00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«Модернизация и техническое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нистерства транспорта и дорожного хозя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903991,00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903991,00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5Ж106М0000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903991,00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«Обновление наземного эле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трического транспорта для обеспечения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ганизации транспортного обслуживания населения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284853396,00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Обновление наземного общественного па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сажирского транспорта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5Ж10878170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284853396,00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5Ж10878170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284853396,00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41830169,35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авиаперевозчикам недопол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ченных доходов от осуществления реги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нальных воздушных перевозок пассажиров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5Ж10900680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41830169,35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5Ж10900680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41830169,35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5Ж11100000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282090995,60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бесперебойного функционир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вания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5Ж11178910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282090995,60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5Ж11178910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282090995,60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«Реализация крупных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 значимых проектов»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595303567,88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5Ж11479340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595303567,88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5Ж11479340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595303567,88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«Развитие общественного транспорта»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5Ж1R700000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2266269851,43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в целях обесп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чения реализации инфраструктурных прое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тов, направленных на комплексное развитие городского наземного электрического тран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порта и автомобильного транспорта общего пользования, выполнение работ по освещ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благоустройству территорий, а также на закупку автобусов, приводимых в движ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электрической энергией от батареи,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ряжаемой от внешнего источника (электр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бусов), и объектов зарядной инфраструктуры для них (закупка автобусов, приводимых в движение электрической энергией от бат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реи, заряжаемой от внешнего источника (электробусов), и объектов зарядной инфр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структуры для них)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5Ж1R754012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325091280,00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5Ж1R754012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325091280,00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в целях обесп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чения реализации инфраструктурных прое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тов, направленных на комплексное развитие городского наземного электрического тран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порта и автомобильного транспорта общего пользования, выполнение работ по освещ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благоустройству территорий, а также на закупку автобусов, приводимых в движ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электрической энергией от батареи,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ряжаемой от внешнего источника (электр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9" w:type="dxa"/>
            <w:vAlign w:val="bottom"/>
          </w:tcPr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5Ж1R754013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AC058C" w:rsidRDefault="00AC058C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504495063,46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5Ж1R754013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504495063,46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поддержка в целях обесп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чения реализации инфраструктурных прое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тов, направленных на комплексное развитие городского наземного электрического тран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порта и автомобильного транспорта общего пользования, выполнение работ по освещ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благоустройству территорий, а также на закупку автобусов, приводимых в движ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электрической энергией от батареи,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ряжаемой от внешнего источника (электр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5Ж1R754014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580658016,81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5Ж1R754014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580658016,81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в целях обесп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чения реализации инфраструктурных прое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тов, направленных на комплексное развитие городского наземного электрического тран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порта и автомобильного транспорта общего пользования, выполнение работ по освещ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благоустройству территорий, а также на закупку автобусов, приводимых в движ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электрической энергией от батареи,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ряжаемой от внешнего источника (электр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бусов), и объектов зарядной инфраструктуры для них (реконструкция смешанного пут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провода через железнодорожные пути, вх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дящего в транспортную развязку «Стрелка» в г. Саратове Саратовской области)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5Ж1R754015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141725083,00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5Ж1R754015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141725083,00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 по обновлению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щественного транспорта за счет средств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5Ж1R756210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714300408,16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5Ж1R756210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714300408,16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10703200,00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5Ж50100000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10703200,00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Поддержка переоборудования существу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щей автомобильной техники, включая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ственный транспорт и коммунальную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ку, для использования природного газа в 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честве топлива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5Ж501R2760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10703200,00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5Ж501R2760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10703200,00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445331,52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445331,52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445331,52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C0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445331,52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445331,52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73979248,89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73979248,89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73978331,89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71138156,25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2840175,64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3769759,23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3769759,23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3769759,23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3769759,23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20805965908,24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C058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20360385847,10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 обеспечение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хранности сети автомобильных дорог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19818988399,82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«Строительство и реконстру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ция автомобильных дорог общего пользов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регионального и межмуниципального значения, мостов и мостовых переходов, находящихся в государственной собственн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области, за счет средств областного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68338760,00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Проектно-изыскательские, научно-исследова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softHyphen/>
              <w:t>тельские, опытно-конструкторские работы по объектам строительства и реко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струкции на автомобильных дорогах общего пользования регионального и межмуниц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пального значения и искусственных соор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жений на них, находящихся в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5Ж201D99A0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68338760,00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5Ж201D99A0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68338760,00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«Капитальный ремонт, ремонт и содержание автомобильных дорог общего пользования регионального и межмуниц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пального значения, мостов и иных иску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4808424414,54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 за счет средств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5Ж202D0000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4808424414,54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5Ж202D0000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4808424414,54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Мероприятие «Обеспечение организации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пользования автомобильных дорог и 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176772981,16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 за счет средств областного дорожн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134875085,30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108108167,00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25459254,96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1307663,34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5Ж203D6200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41897895,86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5Ж203D6200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41897895,86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«Приобретение дорожной эк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плуатационно-строительной техники и др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гого имущества, необходимого для стро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тельства, реконструкции, капитального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569800,00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 за счет средств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5Ж204D0000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569800,00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5Ж204D0000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569800,00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«Достижение целевых показ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телей, предусматривающих развитие и ув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личение пропускной способности сети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мобильных дорог общего пользования мес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значения за счет средств областного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24825015,45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Развитие и увеличение пропускной спосо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5Ж207D9910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24825015,45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5Ж207D9910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24825015,45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«Решение неотложных задач по приведению в нормативное состояние 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томобильных дорог местного значения 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целевых показателей,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сматривающих мероприятия по решению неотложных задач по приведению в норм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тивное состояние автомобильных  дорог местного значения городских поселений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ласти, входящих в состав Саратовской агл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мерации, за счет средств областного доро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5Ж214D7140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5Ж214D7140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Решение неотложных задач по приведению в нормативное состояние автомобильных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рог местного значения городских поселений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области за счет средств областного дорожн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5Ж214D7280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5Ж214D7280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«Выполнение мероприятий по ремонту автомобильных дорог общего 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зования местного значения в границах горо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поселений области за счет средств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ластного дорожного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5Ж22300000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мероприятий по ремонту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мобильных дорог общего пользования мес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значения в границах городских посел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ний области за счет средств областного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5Ж223D7220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5Ж223D7220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«Приведение в нормативное состояние автомобильных дорог общего пользования регионального и межмуниц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пального значения за счет средств областн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дорожного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5Ж22900000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809035800,00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Финансирование дорожной деятельности в отношении автомобильных дорог общего пользования регионального или межмуниц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пального, местного значения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5Ж22957840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809035800,00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5Ж22957840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809035800,00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«Осуществление дорожной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ятельности в отношении автомобильных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рог общего пользования местного значения в границах населенных пунктов сельских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селений за счет средств областного дорожн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5Ж23200000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1436648541,91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5Ж232D7610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1436648541,91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5Ж232D7610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1436648541,91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«Капитальный ремонт, ремонт и содержание автомобильных дорог общего пользования  местного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5Ж23400000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45061147,94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Капитальный ремонт, ремонт и содержание автомобильных дорог общего пользования местного значения за счет средств областн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5Ж234D7620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45061147,94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5Ж234D7620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45061147,94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«Капитальный ремонт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монт автомобильных дорог местного знач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и искусственных сооружений на них в границах городских округов области, вход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в состав Саратовской агломерации,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5Ж23500000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26390415,56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Капитальный ремонт и ремонт автомобил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дорог местного значения и искусстве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сооружений на них в границах горо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округов области, входящих в состав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ратовской агломерации, за счет средств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5Ж235D7630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26390415,56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5Ж235D7630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26390415,56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«Региональная и местная дорожная сеть»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12073346223,26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Развитие инфраструктуры дорожного хозя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(строительство автодорожного путепр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вода г.п. Татищево 816 км ПК 10 перегона Татищево - Курдюм)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5Ж2R153894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587200100,00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5Ж2R153894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587200100,00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Развитие инфраструктуры дорожного хозя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за счет средств резервного фонда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5Ж2R15389F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344794900,00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5Ж2R15389F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344794900,00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сооружений (приведение в нормативное состояние автомобильных дорог и иску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дорожных сооружений общего пользования регионального или межмуниц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пального значения)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2765767754,61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2765767754,61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ных сооружений (строительство мостового перехода через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р.Большой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Иргиз  на участке км 25+000 – км 25+580 автомобильной 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 «Горный - Березово» в Пугачевском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оне Саратовской области)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375544665,95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375544665,95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сооружений (реконструкция автом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бильной дороги «Ершов - Орлов Гай» на участке моста через реку Таловка на км 29+999 в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Ершовском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районе Саратовской области)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37695204,08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37695204,08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сооружений (реконструкция автом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бильной дороги «Перелюб – Натальин Яр –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Тараховка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» на участке моста через овраг Широкий на км 26+114 в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Перелюбском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оне Саратовской области)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60784609,20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60784609,20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сооружений (реконструкция автоподъе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да к с. Вязовка от автомобильной дороги «Р-158 «Нижний Новгород – Арзамас – Саранск –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Исса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– Пенза – Саратов» на участке моста через р.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Чекуриха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на км 2+167 в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Татище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ском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районе Саратовской области)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43944500,36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43944500,36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сооружений (приведение в нормативное состояние автомобильных дорог местного значения и искусственных дорожных соор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жений на них в границах городских округов области)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162484489,80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162484489,80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сооружений (за счет средств областного бюджета в целях опережающего финансов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обеспечения расходных обязательств субъектов Российской Федерации)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55677244,90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5Ж2R153947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55677244,90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пального значения за счет средств областн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дорожного фонда (в рамках достижения соответствующих задач федерального прое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5Ж2R1U0230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3622607844,22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5Ж2R1U0230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3622607844,22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Реконструкция моста через р. Малый Иргиз на км 50+994 автомобильной дороги «Бал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ково - Духовницкое» в Духовницком районе Саратовской области за счет средств облас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дорожного фонда (в рамках достижения соответствующих задач федерального прое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5Ж2R1U3892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142400,00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5Ж2R1U3892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142400,00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Строительство автодорожного путепровода г.п. Татищево 816 км ПК 10 перегона Тат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щево - Курдюм за счет средств областного дорожного фонда (в рамках достижения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5Ж2R1U3894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12340308,87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5Ж2R1U3894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12340308,87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Строительство мостового перехода через р. Большой Иргиз  на участке км 25+000 – км 25+580 автомобильной дороги «Горный - 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резово» в Пугачевском районе Саратовской области за счет средств областного дорожн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фонда (в рамках достижения соответств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5Ж2R1U3942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228474779,27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5Ж2R1U3942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228474779,27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Реконструкция автомобильной дороги «Е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шов - Орлов Гай» на участке моста через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ку Таловка на км 29+999 в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Ершовском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оне Саратовской области за счет средств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ластного дорожного фонда (в рамках дост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5Ж2R1U3943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64022,00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5Ж2R1U3943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64022,00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Реконструкция автомобильной дороги «П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релюб – Натальин Яр –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Тараховка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» на учас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ке моста через овраг Широкий на км 26+114 в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Перелюбском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районе Саратовской области за счет средств областного дорожного фонда (в рамках достижения соответствующих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5Ж2R1U3944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1438400,00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5Ж2R1U3944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1438400,00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Реконструкция автоподъезда к с. Вязовка от автомобильной дороги «Р-158 «Нижний Но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город – Арзамас – Саранск –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Исса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– Пенза – Саратов» на участке моста через р.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Чекуриха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на км 2+167 в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Татищевском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районе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 за счет средств областного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рожного фонда (в рамках достижения соо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5Ж2R1U3945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5Ж2R1U3945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фонда (в рамках достижения соответств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5Ж2R1U7190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5Ж2R1U7190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ний области за счет средств областного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рожного фонда (в рамках достижения соо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5Ж2R1U7210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5Ж2R1U7210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сооружений (за счет бюджетного кред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 в целях опережающего финансового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расходных обязательств субъектов Российской Федерации)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5Ж2R1Л3941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2728185000,00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5Ж2R1Л3941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2728185000,00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«Общесистемные меры развития дорожного хозяйства»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139575300,00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5Ж2R254180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115075300,00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5Ж2R254180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115075300,00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Внедрение автоматизированных технологий организации дорожного движения и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троля за соблюдением правил дорожного движения (в рамках достижения соотве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5Ж2R2U0120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5Ж2R2U0120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541397447,28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функциониров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автоматической системы фотовидеофи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сации нарушений правил дорожного движ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302450921,65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Расходы на обеспечение деятельности облас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87290376,74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70159615,35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17125761,39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1456759,00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1456759,00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мероприятий по рассылке и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ставке постановлений об административных правонарушениях, выявленных при помощи автоматизированной системы фотовидеофи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сации нарушений правил дорожного движ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5Ж301D89A0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169723678,20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5Ж301D89A0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169723678,20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мероприятий по содержанию, ремонту и техническому обслуживанию 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томатической системы фотовидеофиксации нарушений правил дорожного движения,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5Ж301D89Г0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43980107,71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5Ж301D89Г0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43980107,71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«Комплексное развитие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матизированных систем фиксации наруш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ний правил дорожного движения на террит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рии Саратовской области за счет средств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ластного дорожного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211429393,60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Услуги аренды введенного в эксплуатацию оборудования фотовидеофиксации наруш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5Ж302D4720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211429393,60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5Ж302D4720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211429393,60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функциониров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интеллектуальной транспортной  сист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27517132,03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Организация мероприятий по содержанию,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ремонту и техническому обслуживанию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теллектуальной транспортной системы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5Ж303D8910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27517132,03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5Ж303D8910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27517132,03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296195391,07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296195391,07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тран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портной безопасности объектов транспор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инфраструктуры, в том числе автом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бильных дорог общего пользования реги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296195391,07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 за счет средств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65208D0000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296195391,07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65208D0000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296195391,07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148707377,20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«Создание и развитие инфр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148707377,20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Ведомственный проект «Развитие тран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портной инфраструктуры на сельских 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ториях»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148707377,20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70303R3720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148707377,20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70303R3720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148707377,20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677292,87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677292,87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677292,87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677292,87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149558,00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149558,00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149558,00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«Информационное сопрово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дение мероприятий в сфере повышения 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опасности дорожного движения»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149558,00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Информационное сопровождение меропри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тий в сфере повышения безопасности доро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движения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5Ж30489790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149558,00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5Ж30489790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149558,00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663950,00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663950,00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578962,00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 обеспечение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хранности сети автомобильных дорог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381862,00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организации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пользования автомобильных дорог и 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381862,00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 за счет средств областного дорожн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381862,00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381862,00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функциониров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автоматической системы фотовидеофи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сации нарушений правил дорожного движ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 за счет средств областного дорожн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197100,00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84988,00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84988,00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84988,00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84988,00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123331645,96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123331645,96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123331645,96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123331645,96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123331645,96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нансовое обеспечение расходов по изъятию земельных участков и расположенных на них объектов недвижимости для размещения 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664037999Ж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123331645,96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664037999Ж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123331645,96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lastRenderedPageBreak/>
              <w:t>Комитет капитального строительства С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931617,15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931617,15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931617,15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931617,15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5530,50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5530,50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5530,50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926086,65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242086,65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242086,65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Мероприятия, связанные с осуществлением деятельности ликвидационной комиссии 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митета капитального строительства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9930021610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9930021610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молодежной политики Сарато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113193729,12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113193729,12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110603900,00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105862400,00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105862400,00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облас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ных, межрегиональных, всероссийских и международных мероприятий в сфере мол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дежной политики на территории области; организация участия представителей мол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дежи области в мероприятиях областного, межрегионального, всероссийского и межд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народного уровня»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64215330,00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субсидии Саратовской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ластной организации Общероссийской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организации «Российский Союз Молодежи»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5630164530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5630164530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23715330,00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23715330,00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«Поддержка талан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ливой молодежи»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Молодежная премия имени П.А. Столыпина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5630264510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5630264510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«Поддержка и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тие творческого потенциала молодежи»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и проведение мероприятий ср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 творческой молодежи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5630481700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5630481700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работы с молодежью»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35813100,00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27827900,00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27827900,00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5630508L00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7985200,00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5630508L00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7985200,00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«Государственная поддержка победителей конкурсов молоде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проектов»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832970,00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затрат на реализ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цию проектов по работе с молодежью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5630715520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5630715520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проектов в сфере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5630778860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332970,00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5630778860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332970,00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учреждений в сфере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5630808830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5630808830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«Социальная активность»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563E800000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Создание условий для развития и поддержки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добровольчества (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) (в рамках достижения соответствующих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563E8U0080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563E8U0080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«Развитие системы 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держки молодежи («Молодежь России»)»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563EГ00000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условий для эффективной саморе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лизации молодежи, в том числе развитие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фраструктуры (в рамках достижения соо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563EГU1350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563EГU1350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инфо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мационно-пропагандистских мероприятий в сфере профилактики терроризма»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«Создание и сопр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вождение системы мониторинга обществе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но-политических процессов и раннего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преждения социальных и межнациональных конфликтов»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«Противодействие злоуп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безнадзорн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и правонарушений среди несовершенн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летних»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вза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модействия с молодежными общественными объединениями и волонтерскими движени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 области с целью обмена опытом и посл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деятельность в сфере молодежной 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6640379908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«Патриотическое воспитание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данско-патриотического воспитания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(региональных) конкурсов, фестив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«Патриотическое воспит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Вовлечение в социально активную деятел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ность детей и молодежи через увеличение охвата патриотическими проектами (в рамках достижения соответствующих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Создание условий для развития системы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межпоколенческого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взаимодействия и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преемственности поколений, 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держки общественных инициатив и прое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тов, направленных на гражданское и патри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«Военно-патриотическое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питание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2564829,12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2453273,05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2453273,05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2453273,05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1969118,17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484154,88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111556,07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111556,07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111556,07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111556,07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64387995,48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64175495,48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64175495,48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1678496,94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1678496,94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«Внедрение инфо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мационных технологий в деятельность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 внешнего государственного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1678496,94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1678496,94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1678496,94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62474523,54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деятельности иных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62474523,54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рук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водителя Счетной палаты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и его заместителя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9120001300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9314650,10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9120001300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9314650,10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53115380,44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50349161,26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2766219,18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44493,00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44493,00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22475,00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22475,00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5475,00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5475,00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Избирательная комиссия Саратовской о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139149128,36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139107128,36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проведения выборов и реф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рендумов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139107128,36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139107128,36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иных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139107128,36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9120001400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13951483,48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9120001400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13951483,48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57945091,63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56870360,89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1074730,74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территор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альных органов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67210553,25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63751375,90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3457802,13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1375,22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Управление по делам записи актов гра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данского состояния Правительства Сар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196712291,46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безопасность и правоохран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196378562,96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196378562,96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170427594,82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170427594,82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170427594,82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146969359,00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23257803,28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200432,54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20714000,00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Обеспечение деятельности исполнительных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20714000,00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20714000,00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20714000,00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5236968,14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5236968,14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5236968,14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5236968,14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98166,50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98166,50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98166,50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98166,50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98166,50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98166,50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235562,00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социальной 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235562,00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235562,00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235562,00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соц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 значимых мероприятий»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235562,00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и проведение социально знач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мых мероприятий, направленных на улучш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социально-экономического положения семей и детей, а также посвященных офиц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альным праздникам, мероприятиям, памя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датам и событиям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5230221Г00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235562,00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5230221Г00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235562,00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653829499,21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653219799,21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653219799,21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23450859,89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«Повышение эффективности деятельности исполнительных, законод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23450859,89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16442719,07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16442719,07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16442719,07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«Автоматизация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лопроизводства и обеспечение доступа к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формации о деятельности мировых судей»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6001449,58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6001449,58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6001449,58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формации ограниченного доступа, не соста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1006691,24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1006691,24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1006691,24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322853214,34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иных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290650069,04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учас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ков мировых судей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9120001500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290650069,04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9120001500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290585329,04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9120001500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64740,00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32203145,30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32203145,30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32010761,30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192384,00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156469561,46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155878408,46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74899814,33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80978594,13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591153,00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591153,00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150446163,52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6323015,16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4461479,29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4461479,29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1861535,87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1861535,87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144123148,36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 в части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здания надлежащих условий по отправлению правосудия мировыми судьями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143153200,00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143153200,00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969948,36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969948,36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609700,00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609700,00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профессиональной перепо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готовке и повышению квалификации мир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вых судей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9930008Л00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9930008Л00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культурного наследия Сарато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87142900,92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87112910,92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55204295,01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36634800,00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«Государственная охрана,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хранение и популяризация объектов кул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турного наследия»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5570000000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36634800,00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«Выполнение гос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дарственных работ в области охраны объе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5570100000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36634800,00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5570104100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36634800,00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5570104100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36634800,00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18569495,01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18569495,01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 по соде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ствию деятельности в сфере культуры 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кусства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9930008И00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18078595,01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9930008И00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18078595,01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культуры, кинем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тографии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31908615,91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в отношении объе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 культурного наследия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1326500,00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29293746,22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29293746,22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29293746,22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28658996,22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634750,00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1241369,69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1241369,69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1241369,69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1241369,69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здравоохранения Сарато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C60978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25418221901,09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282818571,12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282346492,03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8924377,97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8924377,97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«Развитие кадрового потенци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8924377,97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Ежемесячное денежное вознаграждение за классное руководство (кураторство) педаг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гическим работникам государственных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зовательных организаций, реализующих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разовательные программы среднего профе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сионального образования, в том числе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 профессионального обучения для лиц с ограниченными возможностями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вья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5A41253630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8924377,97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5A41253630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8924377,97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273422114,06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273422114,06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«Социальная и материальная поддержка студентов профессиональных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разовательных организаций, подведомстве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36958576,00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14026719,00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14026719,00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Стипендиальное обеспечение и другие 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5Д20491900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22931857,00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5Д20491900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22931857,00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«Реализация основных профе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226276496,00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188477700,00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5Д20504100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188477700,00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5Д20504400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24145000,00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5Д20504400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24145000,00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5Д205081Д0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2549796,00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5Д205081Д0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2549796,00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5Д20515420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11104000,00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5Д20515420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11104000,00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«Обеспечение медици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10187042,06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Подготовка проведения и обеспечения 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кредитации средних медицинских и фарм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цевтических работников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на базе ГАПОУ СО «Саратовский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10187042,06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10187042,06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185900,00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«Информационные технол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«Реализация функций мин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286179,09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«Патриотическое воспитание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286179,09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286179,09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«Патриотическое воспит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286179,09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мероприятий по обеспечению деятельности советников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зациях Саратовской области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286179,09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681EВU0280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286179,09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13226631866,72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6994347733,32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15195439,76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15195439,76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15195439,76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15195439,76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15195439,76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6889089814,10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6854371801,90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«Организация оказания и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печения медицинской помощи населению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медицинскими организациями в рамках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4001920553,23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2980923229,41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2980923229,41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654245080,00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654245080,00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17156601,52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17156601,52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хранения, транспортировки, уничтожения наркотических средств, псих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тропных веществ и прекурсоров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14043798,10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14043798,10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 на финансовое обеспечение надбавки к должностному окл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ду (тарифной ставке) гражданам, допуще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149140,84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149140,84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(переоснащение) оборудованием и автотранспортом государственных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 здравоохранения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69224358,83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5Д10112790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69224358,83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195062832,72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195062832,72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транспортировки пациентов, страдающих хронической почечной недост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точностью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50574732,80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50574732,80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Оказание медицинской помощи не застрах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19983294,01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19983294,01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Компенсация расходов, связанных с оказан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ем медицинскими организациями, подведо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ственными органам исполнительной власти субъектов Российской Федерации, органам местного самоуправления, гражданам 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мощи, а также затрат по проведению указа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цинского освидетельствования указанных лиц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5Д10154220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557485,00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5Д10154220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557485,00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15585973,48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Организация раннего выявления туберкулеза у детей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5Д10212110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880079,98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5Д10212110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880079,98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14705893,50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14705893,50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16381174,83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ческой жидкости обучающихся лиц на нал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чие наркотических веществ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5Д10416100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5Д10416100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1525000,00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расходных материалов для проведения химико-токсикологического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следования биологических жидкостей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низма человека на наличие наркотических средств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5Д10416200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3777800,00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5Д10416200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3777800,00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медицинского оборудования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5Д10416300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11078374,83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5Д10416300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11078374,83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19096700,00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5Д10512Д00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19096700,00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5Д10512Д00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19096700,00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9970600,00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Сбор, обработка, хранение и предоставление информации, обеспечивающей оценку 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тельности системы здравоохранения и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вья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5Д10611В00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9970600,00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5Д10611В00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9970600,00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оказания медицинской помощи больным 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беркулезом»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57069682,02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Совершенствование системы оказания мед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цинской помощи больным туберкулезом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5Д10711Д00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32557000,00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5Д10711Д00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32557000,00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предупрежд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борьбе с социально значимыми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фекционными заболеваниями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5Д107R2020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15314382,02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5Д107R2020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15314382,02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предупрежд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борьбе с социально значимыми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фекционными заболеваниями (средства для достижения показателей результативности)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5Д107W2020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9198300,00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5Д107W2020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9198300,00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оказания медицинской помощи лицам,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лекарственных препаратов для лечения лиц взрослого населения, страда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5Д10811Г00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5Д10811Г00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оказания медицинской помощи больным с инфекциями, передаваемыми половым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лекарственных препаратов для лечения больных инфекциями, передаваем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 половым путем, и сопутствующих заб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5Д10917A00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5Д10917A00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166808000,00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Оказание высокотехнологичной медици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помощи, не включенной в базовую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грамму обязательного медицинского страх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5Д11218110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5Д11218110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медицинского страхования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5Д112R4020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151808000,00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5Д112R4020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151808000,00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«Организация медицинской деятельности, связанной с донорством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нов человека»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14463000,00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5Д11354760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1198700,00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5Д11354760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1198700,00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13264300,00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5Д113М0000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13264300,00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58861674,15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Развитие паллиативной медицинской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5Д115R2010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58861674,15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5Д115R2010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58861674,15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27531180,12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женными в сельских населенных пунктах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27531180,12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27531180,12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«Строительство, реконстру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ция объектов капитального строительства, приобретение объектов недвижимого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166203896,97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Областной клинический противотуберкуле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ный диспансер на 453 круглосуточные койки, 50 мест дневного пребывания, 10 коек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анимации и интенсивной терапии, диспа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серное отделение на 200 посещений в смену. Город Саратов (средства для достижения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казателей результативности)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5Д119W1116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166203896,97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5Д119W1116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166203896,97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Федеральный проект «Обеспечение расш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ренного неонатального скрининга»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5Д12900000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44866432,58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Реализация мероприятий по проведению массового обследования новорожденных на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врожденные и (или) наследственные забол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вания (расширенный неонатальный скр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нинг)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5Д129R3850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44303932,58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5Д129R3850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44303932,58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вания (расширенный неонатальный скр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нинг)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5Д129W3850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5Д129W3850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«Борьба с сахарным диабетом»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70626904,00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Дооснащение (переоснащение) медицинских организаций, оказывающих медицинскую помощь сельским жителям и жителям отд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ленных территорий (центральные районные больницы, районные больницы, участковые больницы), оборудованием для выявления сахарного диабета и контроля за состоянием пациента с ранее выявленным сахарным ди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бетом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5Д13051220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5Д13051220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(развитие) и оснащение (доосн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щение) региональных эндокринологических центров и школ для пациентов с сахарным диабетом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5Д13051230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57156904,00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5Д13051230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57156904,00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по оснащению (дооснащению и (или) переоснащению) медицинскими изд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лиями медицинских организаций, имеющих в своей структуре подразделения, оказыва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щие медицинскую помощь по медицинской реабилитации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5Д13D00000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64792326,64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(дооснащение и (или) переосн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щение) медицинскими изделиями медици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организаций, имеющих в своей 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туре подразделения, оказывающие медици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скую помощь по медицинской реабилитации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5Д13D57520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64792326,64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5Д13D57520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64792326,64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«Развитие системы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135047250,00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5Д1N155540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135047250,00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5Д1N155540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135047250,00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238148995,22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5Д1N251920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194762127,04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5Д1N251920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194762127,04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оборудованием региональных сосудистых центров и первичных сосудистых отделений (в рамках достижения соотве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5Д1N2U1920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43386868,18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5Д1N2U1920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43386868,18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«Борьба с онкологическ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 заболеваниями»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307441833,17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Переоснащение медицинских организаций, оказывающих медицинскую помощь бол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с онкологическими заболеваниями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5Д1N351900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307441766,67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5Д1N351900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202000100,00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5Д1N351900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105441666,67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Переоснащение медицинских организаций, оказывающих медицинскую помощь бол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5Д1N3U1900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5Д1N3U1900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«Развитие детского здрав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охранения, включая создание современной инфраструктуры оказания медицинской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мощи детям»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85850644,30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Новое строительство или реконструкция 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ских больниц (корпусов) (реконструкция объекта по адресу: г. Саратов, ул.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Вольская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, 6 ГУЗ «Саратовская областная детская клин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ческая больница»)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5Д1N452461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85850644,30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5Д1N452461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85850644,30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«Модернизация первичн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звена здравоохранения Российской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1350056981,19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0751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0751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697322244,43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697322244,43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45245309,64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45245309,64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(оснащение и переоснащение автомобил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транспортом для доставки пациентов в медицинские организации, доставки мед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цинских работников до места жительства пациентов, а также для перевозки биологич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материалов для исследований и доста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14552105,00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14552105,00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(приобретение быстровозводимых модул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конструкций врачебных амбулаторий, центров (отделений) общей врачебной пра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158202620,56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34918121,95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123284498,61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(ГУЗ СО «Базарно-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Карабулакская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РБ» стро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тельство поликлиники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р.п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. Базарный Караб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 («Поликлиника на 400 посещений в см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ну (320 взрослого и 80 детского населения), расположенной по адресу: Саратовская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ласть, Базарный Карабулак, ул.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Топольча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, 2»))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99127669,61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99127669,61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(ГУЗ СО «Питерская РБ» строительство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ликлиники (Поликлиника на 300 посещений (250 взрослых и 50 детских) в смену по адр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су: Саратовская область, Питерский район, с. Питерка))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(Государственное учреждение здравоохран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Саратовской области «Саратовская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онная больница» строительство поликлиники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(«Поликлиника на 300 посещений в смену по адресу: Саратовская область, Саратовский муниципальный район, Соколовское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ципальное образование,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р.п.Соколовый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ул.Танкистская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, уч.60»))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65402834,81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65402834,81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(приобретение быстровозводимых модул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конструкций врачебных амбулаторий, центров (отделений) общей врачебной пра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тики (семейной медицины), фельдшерско-акушерских пунктов, фельдшерских здравпунктов) (за счет средств областного бюджета в целях опережающего финансов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обеспечения расходных обязательств субъектов Российской Федерации)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5Д1N95365Ч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1152097,55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5Д1N95365Ч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1152097,55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программ моде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низации первичного звена здравоохранения (в рамках достижения соответствующих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103605708,00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103605708,00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Оснащение и переоснащение медицинских организаций оборудованием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26970137,60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26970137,60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ГУЗ СО «Красноармейская РБ» «Реко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струкция здания поликлиники по адресу: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ратовская область, г. Красноармейск, 5-й микрорайон, д.40» (в рамках достижения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12065003,15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12065003,15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ГУЗ СО «Питерская РБ» строительство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ликлиники (Поликлиника на 300 посещений (250 взрослых и 50 детских) в смену по адр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су: Саратовская область, Питерский район, с. Питерка) (в рамках достижения соответств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2004782,00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2004782,00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(приобретение быстровозводимых модул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конструкций врачебных амбулаторий, центров (отделений) общей врачебной пра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тики (семейной медицины), фельдшерско-акушерских пунктов, фельдшерских здравпунктов) (за счет бюджетного кредита в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целях опережающего финансового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расходных обязательств субъектов 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сийской Федерации)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5Д1N9Л365Ч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075191" w:rsidRDefault="00075191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34406468,84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5Д1N9Л365Ч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34406468,84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34718012,20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«Социальная и материальная поддержка студентов профессиональных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разовательных организаций, подведомстве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23826212,20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молодым специал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5Д20404500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23826212,20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5Д20404500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23826212,20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«Обеспечение медици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10891800,00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075191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075191">
              <w:rPr>
                <w:rFonts w:ascii="PT Astra Serif" w:hAnsi="PT Astra Serif" w:cs="Arial"/>
                <w:spacing w:val="-6"/>
                <w:sz w:val="22"/>
                <w:szCs w:val="22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10891800,00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10891800,00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34050000,00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34050000,00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34050000,00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34050000,00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34050000,00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44443604,90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44443604,90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44443604,90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укрепление материально-технической базы государственных учреждений здравоохран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ведение работ по подготовке имущественн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комплекса государственных учреждений здравоохранения Саратовской области к осенне-зимнему периоду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6144619,76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6144619,76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нансовое обеспечение мер по предупрежд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нию, ограничению распространения и ликв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дации инфекционных болезней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18804053,70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18804053,70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ходы по финансовому обеспечению затрат на командирование работников медицинских организаций, подведомственных министе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 здравоохранения области, и иных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ходов, предусмотренных постановлением Правительства Саратовской области от 16 марта 2023 года № 202-П,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сонской областей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66403999ЦЛ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4562548,76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66403999ЦЛ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4562548,76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ходы медицинских организаций по финанс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вому обеспечению затрат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сонской областей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66403999ЮЛ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222382,68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66403999ЮЛ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222382,68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11568874,56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1606217,73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1606217,73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1606217,73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9C507F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9C507F">
              <w:rPr>
                <w:rFonts w:ascii="PT Astra Serif" w:hAnsi="PT Astra Serif" w:cs="Arial"/>
                <w:spacing w:val="-6"/>
                <w:sz w:val="22"/>
                <w:szCs w:val="22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9962656,83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5040446,71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5040446,71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4922210,12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4922210,12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725743117,40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710205029,99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709026723,39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«Организация оказания и обесп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чения медицинской помощи населению мед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цинскими организациями в рамках территор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284809650,39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109613619,40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109613619,40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71702331,00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71702331,00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477835,02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477835,02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хранения, транспортировки, уничтожения наркотических средств, псих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тропных веществ и прекурсоров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5425695,90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5425695,90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9C50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81758381,19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9C50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81758381,19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транспортировки пациентов, страдающих хронической почечной недост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точностью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9C50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14998303,00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9C50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14998303,00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Оказание медицинской помощи не застрах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9C50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9C50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693122,08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693122,08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Компенсация расходов, связанных с оказан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ем медицинскими организациями, подведо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ственными органам исполнительной власти субъектов Российской Федерации, органам местного самоуправления, гражданам 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мощи, а также затрат по проведению указа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цинского освидетельствования указанных лиц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5Д10154220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140362,80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5Д10154220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140362,80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10081193,50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Организация раннего выявления туберкулеза у детей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5Д10212110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5Д10212110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540400,00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9540793,50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9540793,50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33849550,56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предупрежд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борьбе с социально значимыми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фекционными заболеваниями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5Д103R2020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33849550,56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5Д103R2020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33849550,56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оказания медицинской помощи лицам,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39924000,00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диагностических средств для проведения контроля лабораторных показ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телей качества лечения ВИЧ-инфици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softHyphen/>
              <w:t>рованных пациентов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5Д10811300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39463000,00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5Д10811300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39463000,00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лекарственных препаратов для лечения лиц, инфицированных вирусом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мунодефицита человека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5Д10811E00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5Д10811E00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оказания паллиативной медицинской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щи»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6138325,85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Развитие паллиативной медицинской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5Д115R2010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6138325,85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5Д115R2010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6138325,85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2468819,88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женными в сельских населенных пунктах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2468819,88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2468819,88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«Строительство, реконстру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ция объектов капитального строительства, приобретение объектов недвижимого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187999255,86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Государственное учреждение здравоохран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«Саратовская городская поликлиника № 2», г.Саратов (строительство поликлиники в микрорайоне «Звезда» в Кировском районе города Саратова (1-ый этап - поликлиника на 500 посещений в смену)) (средства для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5Д119W1115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187999255,86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5Д119W1115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187999255,86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«Борьба с сахарным диабетом»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6006696,00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(развитие) и оснащение (доосн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щение) региональных эндокринологических центров и школ для пациентов с сахарным диабетом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5Д13051230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6006696,00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5Д13051230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6006696,00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«Модернизация первичн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звена здравоохранения Российской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137749231,35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81158866,55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81158866,55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22873850,08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22873850,08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зации первичного звена здравоохранения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(оснащение и переоснащение автомобил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транспортом для доставки пациентов в медицинские организации, доставки мед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цинских работников до места жительства пациентов, а также для перевозки биологич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материалов для исследований и доста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программ моде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низации первичного звена здравоохранения (в рамках достижения соответствующих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32366514,72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32366514,72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1178306,60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«Социальная и материальная поддержка студентов профессиональных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разовательных организаций, подведомстве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790506,60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молодым специал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5Д20404500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790506,60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5Д20404500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790506,60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«Обеспечение медици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14102594,27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14102594,27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14102594,27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нансовое обеспечение мер по предупрежд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нию, ограничению распространения и ликв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дации инфекционных болезней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11753831,30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11753831,30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 xml:space="preserve">Средства, выделяемые из резервного фонда Правительства Саратовской области на расходы 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по финансовому обеспечению затрат на кома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н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дирование работников медицинских организ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ций, подведомственных министерству здрав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охранения области, и иных расходов, пред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у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смотренных постановлением Правительства Саратовской области от 16 марта 2023 года № 202-П,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Херсонской областей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66403999ЦЛ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2348762,97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66403999ЦЛ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2348762,97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1435493,14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1435493,14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337241,00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337241,00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1098252,14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1098252,14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507496558,19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506833925,27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497984925,27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«Организация оказания и обесп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чения медицинской помощи населению мед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цинскими организациями в рамках территор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496831425,27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61521800,00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61521800,00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22039622,00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22039622,00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14428,28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14428,28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повышению оплаты труда прочим категориям работников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81187800,00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81187800,00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повышению заработной платы медицинским работникам скорой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дицинской помощи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317104500,00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317104500,00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 на финансовое обеспечение надбавки к должностному окл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ду (тарифной ставке) гражданам, допуще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46725,48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46725,48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3002707,60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3002707,60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Оказание медицинской помощи не застрах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11642099,11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11642099,11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Компенсация расходов, связанных с оказанием медицинскими организациями, подведомстве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н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ными органам исполнительной власти субъе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к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тов Российской Федерации, органам местного самоуправления, гражданам Российской Фед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рации, гражданам Украины, гражданам Доне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ц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кой Народной Республики, гражданам Луга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н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ской Народной Республики и лицам без гра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ж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данства медицинской помощи, а также затрат по проведению указанным лицам профилактич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ских прививок, включенных в календарь пр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филактических прививок по эпидемическим показаниям, и затрат по проведению обязател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ь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ного медицинского освидетельствования ук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занных лиц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5Д10154220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271742,80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5Д10154220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271742,80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оказания медицинской помощи пострада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шим при дорожно-транспортных происш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Обучение участников ликвидации после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ствий ДТП приемам и навыкам оказания пе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вой помощи пострадавшим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5Д11118A00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5Д11118A00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1153500,00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8849000,00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«Обеспечение медици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8849000,00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4810300,00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Предоставление субсидий бюджетным, авт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4810300,00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Осуществление ежемесячных выплат ординат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рам в период освоения ими программы ордин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туры по специальности «Скорая медицинская помощь» (в рамках достижения соответству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ю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4038700,00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4038700,00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262896,92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262896,92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262896,92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ходы по финансовому обеспечению затрат на командирование работников медицинских организаций, подведомственных министе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 здравоохранения области, и иных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ходов, предусмотренных постановлением Правительства Саратовской области от 16 марта 2023 года № 202-П,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сонской областей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66403999ЦЛ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262896,92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66403999ЦЛ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262896,92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399736,00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399736,00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399736,00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399736,00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111937956,38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111037956,38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111037956,38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«Организация оказания и обесп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чения медицинской помощи населению мед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цинскими организациями в рамках территор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111037956,38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99780100,00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99780100,00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8160487,00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8160487,00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678478,73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678478,73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2418890,65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2418890,65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Заготовка, переработка, хранение и обесп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чение безопасности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255364940,86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255364940,86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255364940,86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«Организация оказания и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250304440,86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227247000,00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227247000,00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22872419,00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22872419,00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85380,06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85380,06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 на финансовое обеспечение надбавки к должностному окл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ду (тарифной ставке) гражданам, допуще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99641,80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99641,80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5060500,00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5Д11411A00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5060500,00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5Д11411A00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5060500,00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Санитарно-эпидемиологическое благополучие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9013815,21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9013815,21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9013815,21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«Организация оказания и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9013815,21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8250700,00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8250700,00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694494,00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694494,00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68621,21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68621,21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4622727745,36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4465610294,54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3854152187,30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«Организация оказания и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368088573,85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280240613,50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280240613,50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70387667,00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70387667,00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1024749,38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1024749,38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Мероприятия, направленные на ликвидацию последствий распространения коронавиру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инфекции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2992830,00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2992830,00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Расходные обязательства на финансовое обеспечение надбавки к должностному окл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ду (тарифной ставке) гражданам, допуще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27963,97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27963,97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и функционирование Единого централизованного регионального медици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ского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колл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-центра для обеспечения канала связи для приема вызовов населения по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просам оказания медицинской помощи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5Д10112780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13414750,00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5Д10112780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13414750,00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69524395,63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Приобретение иммунобиологических лека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р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ственных препаратов для проведения иммун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5Д10212Д00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15748652,52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5Д10212Д00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15748652,52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51776744,51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51776744,51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Приобретение иммунобиологических лека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р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ственных препаратов для проведения иммун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зации лиц из группы риска (лиц старше 60 лет, страдающих хроническими заболеваниями ле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г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ких) против пневмококковой инфекции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5Д10214E00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1998998,60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5Д10214E00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1998998,60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27722549,46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5Д10512A00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6814968,66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5Д10512A00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6814968,66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5Д10512В00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10902580,80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5Д10512В00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10902580,80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специализированных лече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продуктов питания для детей с насле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ственными болезнями обмена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5Д10512Г00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5Д10512Г00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оказания медицинской помощи лицам,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377830,32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лекарственных препаратов для лечения лиц детского населения, страда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5Д10811Б00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377830,32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5Д10811Б00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377830,32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оказания медицинской помощи больным с психическими и наркологическими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стройствами»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2605307,84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лекарственных препаратов для амбулаторного лечения больных, страда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щих психическими и наркологическими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стройствами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5Д11013100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2605307,84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5Д11013100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2605307,84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35346783,00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Приобретение наркотических лекарственных препаратов для больных, страдающих неизл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чимыми прогрессирующими заболеваниями и состояниями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5Д11514400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5Д11514400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5Д115R2010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34554783,00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5Д115R2010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34554783,00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3061722970,02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Бесплатное лекарственное обеспечение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дельных категорий граждан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5Д11613160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1514507637,64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5Д11613160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1514507637,64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Льготное лекарственное обеспечение мног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детных семей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5Д11613170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3286526,52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5Д11613170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3286526,52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Бесплатное лекарственное обеспечение граждан, страдающих заболеваниями, вкл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ченными в перечень жизнеугрожающих и хронических прогрессирующих редких (о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фанных) заболеваний, приводящих к сокр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щению продолжительности жизни граждан или их инвалидности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5Д11613180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241471359,11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5Д11613180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241471359,11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организационных меропри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тий по обеспечению больных лекарственн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 препаратами и медицинскими изделиями в соответствии с Законом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от 2 декабря 1999 года № 60-ЗСО «О 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карственном обеспечении населения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5Д11613190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63585300,00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5Д11613190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63585300,00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сахароснижающих лека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средств: современных препаратов инсулина и таблетированных сахаросниж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ющих препаратов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522264463,25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522264463,25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4890503,50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4890503,50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99766117,00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99766117,00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Приобретение систем непрерывного монит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ринга глюкозы и расходных  материалов к ним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58489924,00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5Д11614800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58489924,00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5Д11651610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122771124,39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5Д11651610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117860224,39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5Д11651610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4910900,00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расходов на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низационные мероприятия, связанные с обеспечением лиц лекарственными препар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тами, предназначенными для лечения бол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гемофилией, муковисцидозом, гипоф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зарным нанизмом, болезнью Гоше, злокач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ственными новообразованиями лимфоидной, кроветворной и родственных им тканей,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сеянным склерозом, гемолитико-уремическим синдромом, юношеским артр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том с системным началом, мукополисахар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дозом I, II и VI типов, апластической анем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ей неуточненной, наследственным дефиц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том факторов II (фибриногена), VII (лабил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5Д11652160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5226300,00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5Д11652160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5226300,00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Оказание отдельным категориям граждан социальной услуги по обеспечению лека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цептам на медицинские изделия, а также специализированными продуктами лечебн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питания для детей-инвалидов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5Д11654600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425463714,61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5Д11654600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408448238,61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5Д11654600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17015476,00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«Борьба с сахарным диабетом»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23257000,00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детей с сахарным диабетом 1 типа в возрасте от 2-х  до 4-х лет системами непрерывного мониторинга глюкозы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5Д130R1060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807500,00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5Д130R1060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807500,00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детей с сахарным диабетом 1 типа в возрасте от 4-х до 17-ти лет включ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 системами непрерывного монитори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 глюкозы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5Д130R1070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22449500,00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5Д130R1070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22449500,00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236239986,14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профилактики развития серде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но-сосудистых заболеваний и сердечно-сосудистых осложнений у пациентов высок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риска, находящихся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5Д1N255860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236239986,14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5Д1N255860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226790394,14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5Д1N255860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9449592,00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5Д1P300000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351691,04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вакцинации против пневмоко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ковой инфекции граждан старше трудосп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собного возраста из групп риска, прожива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в организациях социального обслужив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5Д1P354680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351691,04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5Д1P354680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351691,04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Реализация регионального проекта (программы) в целях выполнения задач федерального прое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та «Укрепление общественного здоровья»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5Д1P400000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28915100,00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Оказание услуг по профилактике заболеваний социально ориентированными некоммерческ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ми организациями (в рамках достижения соо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5Д1P4U0020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5Д1P4U0020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Расходы на выполнение государственных зад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ний областными бюджетными и автономными учреждениями (в рамках достижения соотве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5Д1P4U4100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25715100,00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5Д1P4U4100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25715100,00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89714393,38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«Социальная и материальная поддержка студентов профессиональных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разовательных организаций, подведомстве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89532293,38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Единовременные компенсационные выплаты медицинским работникам, прибывшим (п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реехавшим) на работу в отдаленные районы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5Д20412160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5Д20412160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Единовременные компенсационные выплаты медицинским работникам (врачам, фельдш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рам, а также акушеркам и медицинским сес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рам фельдшерских и фельдшерско-акушерских пунктов), прибывшим (пер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ехавшим) на работу в сельские населенные пункты, либо рабочие поселки, либо поселки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Pr="00A15B24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5Д204R1380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DD0C77" w:rsidRDefault="00DD0C77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78532293,38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5Д204R1380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78532293,38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«Обеспечение медици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DD0C77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DD0C77">
              <w:rPr>
                <w:rFonts w:ascii="PT Astra Serif" w:hAnsi="PT Astra Serif" w:cs="Arial"/>
                <w:spacing w:val="-6"/>
                <w:sz w:val="22"/>
                <w:szCs w:val="22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5Д2N5U1410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«Информационные технол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521743713,86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«Реализация функций мин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129689987,59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128447756,59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106911058,14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21533282,54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3415,91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694131,00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694131,00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и проведение официальных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роприятий, направленных на рассмотрение важнейших вопросов, входящих в компете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цию министерства здравоохранения области, а также результаты его деятельности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5Д30113210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5Д30113210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5Д30114100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5Д30114100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433500,00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7877100,00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Медицинская статистика, создание и внедр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информационных технологий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5Д30313Г00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7877100,00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5Д30313Г00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7877100,00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«Создание единого цифр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5Д3N700000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384176626,27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«Созд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единого цифрового контура в здрав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охранении на основе единой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информационной системы здравоохр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нения (ЕГИСЗ)»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5Д3N751140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111279388,07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5Д3N751140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111279388,07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единого цифрового контура в здр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воохранении на основе единой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информационной системы здравоохр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нения (ЕГИСЗ) (в рамках достижения соо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5Д3N7U1140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272897238,20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5Д3N7U1140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272897238,20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24832716,93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«Снижение рисков и смягч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24782716,93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«Размещение и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ногенного характера»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24782716,93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24782716,93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64107V0000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24782716,93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в сфере охраны зд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ровья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123989851,61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123989851,61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123989851,61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DD0C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DD0C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117292166,40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6177685,21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6473082,28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1633459,45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65896,20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65896,20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1567563,25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1567563,25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4839622,83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4839622,83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4839622,83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11908771463,25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11908771463,25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11908771463,25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11908771463,25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«Организация оказания и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11870498663,25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11849568399,00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5Д10108150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11849568399,00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Выплаты отдельным категориям медици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работников, определенным пунктом 2 и подпунктом «а» пункта 14 постановления Правительства Российской Федерации от 31 декабря 2022 года № 2568 «О дополнител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государственной социальной поддержке медицинских работников медицинских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низаций, входящих в государственную и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ниципальную системы здравоохранения и участвующих в базовой программе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медицинского страхования либо территориальных программах обязательного медицинского страхования» и не подпада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щим под его действие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23035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20930264,25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5Д10112170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20930264,25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38272800,00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Единовременные выплаты донорам, безво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мездно сдавшим кровь и (или) ее компоне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 в государственных учреждениях здрав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5Д11411900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38272800,00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5Д11411900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38272800,00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6711263194,90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64871366,94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64871366,94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9967668,42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9967668,42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9967668,42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9788560,42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179108,00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47544244,64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47544244,64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44237674,01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2820395,88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486174,75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7359453,88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84081,00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84081,00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84081,00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7124595,42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6841024,48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6841024,48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283570,94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283570,94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150777,46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150777,46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150777,46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828192058,73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207213572,18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207213572,18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водохозяйственн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207213572,18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ул.Малыковская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до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ул.Комсомольская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г.Вольска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(реконструкция)»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6223800000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207213572,18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ул.Малыковская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до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ул.Комсомольская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г.Вольска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(реконструкция)»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62238W0652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207213572,18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62238W0652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207213572,18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620978486,55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620978486,55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620978486,55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«Комплексное развитие 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тории бывшего аэропорта Саратов «Це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620978486,55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Строительство магистральных инженерных сетей на территории бывшего аэропорта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ратов «Центральный» в Кировском районе г. Саратова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5E10698011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620978486,55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5E10698011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620978486,55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238126562,10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238126562,10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238126562,10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«Обеспечение жилыми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щениями отдельных категорий граждан, установленных законодательством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238126562,10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238126562,10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Строительство многоквартирного 5-ти эта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жилого дома по ул.4-я Дачная в Лени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5E50942160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124427254,14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5E50942160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124427254,14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Строительство многоквартирного 5-ти эта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ного жилого дома по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ул.Лебедева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-Кумача в Ленинском районе г.Саратова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5E50942170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113699307,96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5E50942170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113699307,96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71483434,11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71474034,11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71069234,11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71069234,11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«МОУ «Средняя общеобраз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вательная школа №2 с углубленным изуч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нием отдельных предметов им.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В.П.Тихонова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69956734,11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МОУ «Средняя общеобразовательная школа №2 с углубленным изучением отдельных предметов им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В.П.Тихонова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5A22715630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69956734,11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5A22715630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69956734,11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Мероприятие «Сохранение (реставрация и пр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способление для современного использования) объекта культурного наследия регионального значения «Гимназия женская Мариинская» 1903 –1905 гг., расположенного по адресу: Сарато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 xml:space="preserve">ская область, </w:t>
            </w:r>
            <w:proofErr w:type="spellStart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г.Саратов</w:t>
            </w:r>
            <w:proofErr w:type="spellEnd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ул.им.Горького</w:t>
            </w:r>
            <w:proofErr w:type="spellEnd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 xml:space="preserve"> А.М., д.12 / </w:t>
            </w:r>
            <w:proofErr w:type="spellStart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ул.Советская</w:t>
            </w:r>
            <w:proofErr w:type="spellEnd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, д.17»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Сохранение (реставрация и приспособление для современного использования) объекта культурного наследия регионального знач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«Гимназия женская Мариинская» 1903–1905 гг., расположенного по адресу: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товская область,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г.Саратов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ул.им.Горького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А.М., д.12 /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ул.Советская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, д.17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5A22815640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5A22815640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404800,00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404800,00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404800,00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404800,00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534070637,90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534070637,90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2303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230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533351831,70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«Укрепление материально-технической базы и обеспечение деятельн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533351831,70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Основное мероприятие «Сохранение объекта культурного наследия регионального значения «Театр оперы и балета, 1864 г., 1959-1961 гг., расположенного по адресу: г. Саратов, пл.Театральная, 1»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55A2500000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1786210,98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Сохранение объекта культурного наследия регионального значения «Театр оперы и 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лета, 1864 г., 1959-1961 гг., расположенного по адресу: г.Саратов, пл.Театральная, 1» (средства для достижения показателей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55A25W1112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1786210,98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55A25W1112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1786210,98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531565620,72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Реновация учреждений отрасли культуры (Дом офицеров Красной Армии, арх.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Каракис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И.Ю., г. Энгельс,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. Энгельс-1, з/у 15б. «Проведение работ по сохранению объекта культурного наследия регионального знач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ния «Дом офицеров Красной Армии, арх.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ракис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И.Ю.; здание гарнизонного дома 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церов, в котором формировались первые женские авиаполки под руководством Героя Советского Союза летчицы М.М. Расковой; проходила подготовка первого отряда сове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космонавтов, в который входили Ю.А. Гагарин, А.А. Леонов, Г.С. Титов, П.Р. Поп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вич и другие» по адресу: Саратовская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ласть, г. Энгельс,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. Энгельс -1, з/у 15б»)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55AA154550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366000244,81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55AA154550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366000244,81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Модернизация театров юного зрителя и теа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 кукол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55AA154560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159265376,23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55AA154560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159265376,23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Модернизация театров юного зрителя и теа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 кукол (в рамках достижения соотве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55AA1U0070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299999,68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55AA1U0070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299999,68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М.М.Расковой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; проходила подготовка первого отряда сове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ских космонавтов, в который входили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Ю.А.Гагарин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А.А.Леонов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Г.С.Титов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П.Р.Попович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и другие» по адресу: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ская область,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г.Энгельс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мкр.Энгельс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-1, з/у 15б») (в рамках достижения соответству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55AA1U4540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30355" w:rsidRDefault="0023035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55AA1U4540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718806,20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718806,20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718806,20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718806,20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4297557139,35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4142700417,79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4129484233,39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4129484233,39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«Строительство, реконстру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ция объектов капитального строительства, приобретение объектов недвижимого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2150130286,64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собственности субъектов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 (Областной клинический противотуберкулезный диспансер на 453 круглосуточные койки, 50 мест дневного пребывания, 10 коек реанимации и инте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сивной терапии, диспансерное отделение на 200 посещений в смену. Город Саратов)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5Д119R1115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1986388772,52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5Д119R1115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1986388772,52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Областной клинический противотуберкуле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ный диспансер на 453 круглосуточные койки, 50 мест дневного пребывания, 10 коек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анимации и интенсивной терапии, диспа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серное отделение на 200 посещений в смену. Город Саратов (средства для достижения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казателей результативности)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5Д119W1116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163741514,12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5Д119W1116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163741514,12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«Борьба с онкологическ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 заболеваниями»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641091548,79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Новоe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строительство и реконструкция (гос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дарственное учреждение здравоохранения «Областной клинический онкологический диспансер», г.Саратов (строительство онк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ул.Шехурдина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))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5Д1N352271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637513934,01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5Д1N352271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637513934,01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Государственное учреждение здравоохран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ния «Областной клинический онкологич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ский диспансер», г. Саратов (строительство онкологического диспансера на 200 коек, 20 мест дневного пребывания, 12 коек реаним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ции и интенсивной терапии, поликлиники на 300 посещений в смену. Город Саратов, ул.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Шехурдина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) (в рамках достижения соотве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5Д1N3U1110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3577614,78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5Д1N3U1110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3577614,78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«Развитие детского здрав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охранения, включая создание современной инфраструктуры оказания медицинской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мощи детям»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678184779,45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Новое строительство или реконструкция 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ских больниц (корпусов) (реконструкция объекта по адресу: г. Саратов, ул.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Вольская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, 6 ГУЗ «Саратовская областная детская клин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ческая больница»)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5Д1N452461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451173372,20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5Д1N452461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451173372,20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Реконструкция объекта по адресу: г. Саратов, ул.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Вольская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, 6 ГУЗ «Саратовская областная детская клиническая больница» (в рамках достижения соответствующих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5Д1N4U2461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227011407,25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5Д1N4U2461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227011407,25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«Модернизация первичн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звена здравоохранения Российской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660077618,51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(ГУЗ СО «Базарно-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Карабулакская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РБ» стро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тельство поликлиники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р.п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. Базарный Караб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 («Поликлиника на 400 посещений в см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ну (320 взрослого и 80 детского населения), расположенной по адресу: Саратовская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ласть, Базарный Карабулак, ул.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Топольча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, 2»))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146058138,00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146058138,00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(ГУЗ СО «Красноармейская РБ» Реконстру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ция здания поликлиники по адресу: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ская область, г. Красноармейск, 5-й микр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район, д.40)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56504974,77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56504974,77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зации первичного звена здравоохранения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(ГУЗ СО «Питерская РБ» строительство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ликлиники (Поликлиника на 300 посещений (250 взрослых и 50 детских) в смену по адр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су: Саратовская область, Питерский район, с. Питерка))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75016677,96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5Д1N953658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75016677,96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(Государственное учреждение здравоохран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Саратовской области «Саратовская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ципальное образование,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р.п.Соколовый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ул.Танкистская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, уч.60»))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29130112,42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29130112,42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(ГУЗ СО «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Краснокутская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РБ» строительство поликлиники (Поликлиника на 400 посещ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ний в смену (320 взрослого и 80 детского населения), расположенная по адресу: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товская область,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Краснокутский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район, г. Красный Кут, тер. ЦРБ, д. 1 П))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5Д1N95365Б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97549390,00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5Д1N95365Б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97549390,00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(ГУЗ СО «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Новоузенская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РБ» строительство поликлиники (Поликлиника на 400 посещ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ний в смену (320 взрослого и 80 детского населения), расположенная по адресу: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товская область, г. Новоузенск, ул. Зелёный Клин, 38))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5Д1N95365Г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222838699,92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5Д1N95365Г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222838699,92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ГУЗ СО «Базарно-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Карабулакская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РБ» стро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тельство поликлиники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р.п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. Базарный Караб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 («Поликлиника на 400 посещений в см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ну (320 взрослого и 80 детского населения), расположенной по адресу: Саратовская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ласть, Базарный Карабулак, ул.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Топольча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, 2») (в рамках достижения соответств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22393545,83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22393545,83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Государственное учреждение здравоохран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Саратовской области «Саратовская 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ципальное образование,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р.п.Соколовый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ул.Танкистская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, уч.60») (в рамках достиж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ния соответствующих задач федерального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5Д1N9U3659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10183632,00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10183632,00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Строительство поликлиники на 300 посещений в смену (250 взрослого и 50 детского насел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ния), дневной стационар на 18 коек, распол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 xml:space="preserve">женной по адресу: </w:t>
            </w:r>
            <w:proofErr w:type="spellStart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р.п.Озинки</w:t>
            </w:r>
            <w:proofErr w:type="spellEnd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 xml:space="preserve">, </w:t>
            </w:r>
            <w:proofErr w:type="spellStart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ул.Пионерская</w:t>
            </w:r>
            <w:proofErr w:type="spellEnd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 xml:space="preserve">, д.88б   (в рамках достижения </w:t>
            </w:r>
            <w:proofErr w:type="spellStart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cоответствующих</w:t>
            </w:r>
            <w:proofErr w:type="spellEnd"/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 xml:space="preserve">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5Д1N9U365Ф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402447,61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5Д1N9U365Ф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402447,61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13216184,40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13216184,40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13216184,40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13216184,40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154856721,56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154856721,56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154856721,56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«Строительство, реконстру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ция объектов капитального строительства, приобретение объектов недвижимого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154665115,13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Строительство поликлиники в микрорайоне «Звезда» в Кировском районе города Сарат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 (2-й этап –  здание лучевой диагностики, переход)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5Д11915460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24619502,99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5Д11915460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24619502,99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Строительство поликлиники на 150 посещ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ний в смену (100 взрослого населения и 50 детского) в пос.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Поливановка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г. Саратов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5Д11915530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402072,91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5Д11915530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402072,91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Строительство поликлиники на 500 посещ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ний в смену в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. Авиаторы г. Саратов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5Д11915540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254876,09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5Д11915540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254876,09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Государственное учреждение здравоохран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«Саратовская городская поликлиника № 2», г.Саратов (строительство поликлиники в микрорайоне «Звезда» в Кировском районе города Саратова (1-ый этап - поликлиника на 500 посещений в смену)) (средства для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5Д119W1115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129388663,14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5Д119W1115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129388663,14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рального проекта «Модернизация первичн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звена здравоохранения Российской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191606,43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Строительство поликлиники на 300 посещ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ний в смену в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.«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Шурова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гора»,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г.Энгельс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Саратовской области (в рамках достижения соответствующих задач федерального прое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191606,43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5Д1N9U365У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191606,43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192118498,26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социальной 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192118498,26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192065637,24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192065637,24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192065637,24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Финансовое обеспечение программ, напра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ленных на обеспечение безопасных и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фортных условий предоставления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услуг в сфере социального обслужив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(Строительство жилого комплекса на 94 койко-мест в ГАУ СО «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Балаковский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524P351216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192065637,24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524P351216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192065637,24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52861,02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52861,02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52861,02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52861,02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484843497,51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484843497,51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484336770,36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484336770,36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«Строительство фи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473139775,52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Спортивно-оздоровительный комплекс в г. Саратове (завершение строительства)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5641080660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834929,98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5641080660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834929,98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Строительство многофункционального фи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культурного спортивного комплекса в ЗАТО Светлый Саратовской области 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5641080710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61732903,17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5641080710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61732903,17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Строительство ледовой арены в ЗАТО Све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лый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5641080720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128605841,86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5641080720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128605841,86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Субсидии на софинансирование капитальных вложений в объекты государственной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со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ствености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субъектов Российской Федерации за счет средств резервного фонда Правител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Российской Федерации (Спортивно-оздоровительный комплекс в г. Саратове (з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вершение строительства)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56410R111F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279234240,43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56410R111F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279234240,43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Спортивно-оздоровительный комплекс в г. Саратове (завершение строительства) (сре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для достижения показателей результ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56410W111F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2731860,08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56410W111F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2731860,08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«Реконструкция зд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ния МОУ «СОШ им. С.М. Иванова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р.п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. Ту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ки» по адресу: Саратовская область,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Турко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район,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р.п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. Турки, ул. Свердлова, здание 5. Строительство плавательного бассейна с переходом и актового зала на 450 мест. Об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ъ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11196994,84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Реконструкция здания МОУ «СОШ им. С.М. Иванова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р.п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. Турки» по адресу: Саратовская область,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Турковский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район,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р.п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. Турки, ул. Свердлова, здание 5. Строительство плав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жарные резервуары, септики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5641614210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11196994,84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5641614210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11196994,84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506727,15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506727,15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506727,15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506727,15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труда и социальной защ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ты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26475361245,14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330269921,02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330269921,02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329907032,99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329907032,99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«Реализация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приятий, связанных с обеспечением време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ного размещения и питания граждан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рых введены максимальный и средний уро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 реагирования, вынужденно покинувших жилые помещения и находившихся в пунктах временного размещения и питания на 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329907032,99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временного размещения и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тания граждан Российской Федерации, ин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ния, вынужденно покинувших жилые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щения и находившихся в пунктах временного размещения и питания на территории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5213312200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329907032,99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5213312200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311049286,08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5213312200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18857746,91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362888,03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362888,03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215710,93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215710,93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147177,10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147177,10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безопасность и правоохран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«Оказание содействия добр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вольному переселению в Саратовскую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ласть соотечественников, проживающих за рубежом»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«Социальная защита участников подпрограммы и членов их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реселению в Российскую Федерацию соот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5В301R0860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5В301R0860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4070000,00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Основное мероприятие «Информационная поддержка процесса добровольного перес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5В30400000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реселению в Российскую Федерацию соот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5В304R0860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5В304R0860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495214177,48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494187319,48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20464416,77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20464416,77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609415,83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609415,83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609415,83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19855000,94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19855000,94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19855000,94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171035436,26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«Содействие занятости нас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159020134,25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«Реализация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активной политики занятости нас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34629496,89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5В10149100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30010902,06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5В10149100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65755,96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5В10149100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29945146,10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5В10149200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4618594,83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5В10149200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4618594,83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103815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103815">
              <w:rPr>
                <w:rFonts w:ascii="PT Astra Serif" w:hAnsi="PT Astra Serif" w:cs="Arial"/>
                <w:spacing w:val="-6"/>
                <w:sz w:val="22"/>
                <w:szCs w:val="22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2050290,28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103815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103815">
              <w:rPr>
                <w:rFonts w:ascii="PT Astra Serif" w:hAnsi="PT Astra Serif" w:cs="Arial"/>
                <w:spacing w:val="-6"/>
                <w:sz w:val="22"/>
                <w:szCs w:val="22"/>
              </w:rPr>
              <w:t>Возмещение затрат работодателей по созданию условий для интеграции в трудовую деятел</w:t>
            </w:r>
            <w:r w:rsidRPr="00103815">
              <w:rPr>
                <w:rFonts w:ascii="PT Astra Serif" w:hAnsi="PT Astra Serif" w:cs="Arial"/>
                <w:spacing w:val="-6"/>
                <w:sz w:val="22"/>
                <w:szCs w:val="22"/>
              </w:rPr>
              <w:t>ь</w:t>
            </w:r>
            <w:r w:rsidRPr="00103815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ность граждан, испытывающих трудности в п</w:t>
            </w:r>
            <w:r w:rsidRPr="00103815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103815">
              <w:rPr>
                <w:rFonts w:ascii="PT Astra Serif" w:hAnsi="PT Astra Serif" w:cs="Arial"/>
                <w:spacing w:val="-6"/>
                <w:sz w:val="22"/>
                <w:szCs w:val="22"/>
              </w:rPr>
              <w:t>иске работы, и молодых специалистов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5В10247110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2050290,28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5В10247110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2050290,28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«Социальные выпл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 безработным гражданам»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9144163,21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полномочий Российской Федер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9144163,21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5774660,35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3369502,86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5В1P200000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113196183,87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дополнительных мероприятий, направленных на снижение напряженности на рынке труда субъектов Российской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рации, по организации временного труд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устройства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5В1P252980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79716969,65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5В1P252980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79716969,65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дополнительных мероприятий, направленных на снижение напряженности на рынке труда субъектов Российской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рации, по организации общественных работ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5В1P253000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33479214,22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5В1P253000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33479214,22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«Регулирование трудовой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916500,00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«Стимулирование внутренней трудовой миграции, в  том числе  содействие безработным гражданам в пер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916500,00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Расходы, связанные с перечислением фина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совой поддержки безработным гражданам при переезде и переселении в другую мес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ность для трудоустройства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5В20149300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916500,00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5В20149300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916500,00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«Улучшение условий и охр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354404,46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«Непрерывная 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товка работников по охране труда на основе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156431,00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156431,00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156431,00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«Подготовка норм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8073,00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8073,00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8073,00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45920,46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45920,46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45920,46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5В60000000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1479907,00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5В60100000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1479907,00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затрат работодателей,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реализацией мероприятий по соде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ствию в трудоустройстве незанятых инвал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дов на оборудованные (оснащенные) для них рабочие места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5В60149400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1479907,00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5В60149400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1479907,00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5В70000000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9264490,55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5В70100000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9264490,55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5В701V0000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9264490,55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5В701V0000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9264490,55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945692,55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945692,55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гоэффективности в областных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945692,55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945692,55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945692,55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«Защита населения и территорий от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2488930,81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2488930,81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2488930,81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2488930,81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2488930,81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499999,88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499999,88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«Усиление антите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рористической защищенности объектов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499999,88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499999,88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499999,88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298752843,21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296989321,35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270703938,14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22912617,47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3334115,74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38650,00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1763521,86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1763521,86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1026858,00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1026858,00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1026858,00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Основное мероприятие «Приобретение акций АО «Санаторий-курорт им. В.И. Чапаева»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Ершовский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район и проведение необход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5241100000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1026858,00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Приобретение акций АО «Санаторий-курорт им. В.И. Чапаева»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Ершовский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район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5241115700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1026858,00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5241115700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1026858,00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1052150370,79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2812176,96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2812176,96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2812176,96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2812176,96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2812176,96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2812176,96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44176081,43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44176081,43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44176081,43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44176081,43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44176081,43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44176081,43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169517217,93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сти «Социальная поддержка и социальное 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167477932,78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153911936,81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153911936,81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153911936,81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153911936,81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13565995,97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704582,00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704582,00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704582,00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ально-технической базы и благоустройство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12825413,97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12825413,97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12825413,97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«Модернизация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формационно-технологической инфрастру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туры и ведомственных информационных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стем министерства труда и социальной защ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44772,75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«Улучшение условий и охр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44772,75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«Непрерывная 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17772,75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17772,75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17772,75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гоэффективности в областных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101500,00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657012,40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657012,40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«Усиление антите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рористической защищенности объектов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657012,40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657012,40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657012,40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15839482,33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15839482,33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15839482,33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15839482,33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15839482,33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15839482,33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50532755,90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5608091,22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342311,22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ставления мер социальной поддержки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дельным категориям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342311,22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342311,22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342311,22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4846000,00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4810000,00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«Модернизация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формационно-технологической инфрастру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туры и ведомственных информационных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стем министерства труда и социальной защ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419780,00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419780,00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524P35163F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283100,00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524P35163F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283100,00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системы долговременного ухода за гражданами пожилого возраста и инвалидами (в рамках достижения соответствующих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524P3U1630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524P3U1630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Внедрение и функционирование системы долговременного ухода за гражданами пож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лого возраста и инвалидами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524P3U163F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524P3U163F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3680,00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43200048,56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«Содействие занятости нас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42909448,56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«Реализация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активной политики занятости нас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8431976,16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5В10149200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8431976,16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5В10149200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8431976,16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организациями дополнител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11777472,40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5В10604100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11777472,40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5В10604100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11777472,40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5В1P200000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Организация профессионального обучения и дополнительного профессионального 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зования работников промышленных пре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5В1P252920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5В1P252920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5В70000000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«Обучение, профе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сиональная подготовка, повышение квал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фикации специалистов областных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5В70500000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5В705V0000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5В705V0000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290600,00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66307,19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66307,19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гоэффективности в областных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66307,19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66307,19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66307,19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244663,33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244663,33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«Усиление антите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рористической защищенности объектов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244663,33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244663,33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244663,33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зание государственных услуг, выполнение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317845,60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317845,60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317845,60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317845,60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769272656,24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281950385,44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281950385,44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281950385,44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43098459,08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43098459,08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184351926,36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2575393,00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181388096,36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388437,00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Укрепление и модернизация материально-технической базы организаций отдыха детей, расположенных на территории муниципал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образований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5230378890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5230378890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459003356,80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459003356,80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459003356,80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5Д11704100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44511090,80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5Д11704100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44511090,80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5Д11712810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414492266,00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5Д11712810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679544,00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5Д11712810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413812722,00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28318914,00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28318914,00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28318914,00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28318914,00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7777764,00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20541150,00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7394735,82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7394735,82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7394735,82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7394735,82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граждан, не имеющих инвалидности, медицинскими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делиями: ортопедической обувью, слухов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 аппаратами, протезами молочной жел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7394735,82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5Д11862100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7394735,82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5Д11862100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7394735,82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24564648540,17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186518560,59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140842963,43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140842963,43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«Региональные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140842963,43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8406693,37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107830,69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8298862,68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52102200М0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132436270,06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52102200М0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1423832,66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52102200М0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131012437,40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45675597,16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«Содействие занятости нас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45675597,16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«Социальные выпл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 безработным гражданам»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45675597,16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полномочий Российской Федер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45675597,16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45675597,16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7638159714,85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7591824950,61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7468283134,06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7398551928,58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7398551928,58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7398551928,58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услуг населению негосударстве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организациями, предоставляющими социальные услуги»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40253401,68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затрат поставщику или поста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щикам социальных услуг, включенным в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естр поставщиков социальных услуг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области, но не участвующим в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5220221100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40253401,68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5220221100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39783601,49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5220221100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469800,19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522P300000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29477803,80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номными учреждениями (в рамках достиж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522P3U4100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27201303,80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522P3U4100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27201303,80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доставки лиц, достигших возраста 65 лет и старше, и инвалидов,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живающих в сельской местности, на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транспорте учреждений социального обсл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живания населения в целях оказания соц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522P3U5202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2276500,00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522P3U5202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2276500,00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76869969,29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3393478,00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3393478,00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3393478,00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61779410,70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61779410,70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61779410,70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«Модернизация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формационно-технологической инфрастру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туры и ведомственных информационных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стем министерства труда и социальной защ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11697080,59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11697080,59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11697080,59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46671847,26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46671847,26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524P35163F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34540165,31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524P35163F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34540165,31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Создание системы долговременного ухода за гражданами пожилого возраста и инвалидами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(в рамках достижения соответствующих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524P3U1630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4466999,95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524P3U1630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4466999,95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Внедрение и функционирование системы долговременного ухода за гражданами пож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лого возраста и инвалидами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524P3U163F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7664682,00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524P3U163F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7664682,00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1265513,00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«Улучшение условий и охр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1265513,00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«Непрерывная 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194416,54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194416,54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194416,54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1071096,46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1071096,46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1071096,46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5291834,70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5291834,70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гоэффективности в областных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5291834,70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5291834,70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5291834,70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26232375,08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26232375,08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26232375,08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26232375,08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26232375,08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4823192,27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4823192,27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«Усиление антите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рористической защищенности объектов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4823192,27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4823192,27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4823192,27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2149890,00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2149890,00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2149890,00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ремонтно-восстановительных работ на территории областных государственных учреждений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2149890,00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2149890,00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6571959,19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541146,48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468771,48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468771,48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72375,00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72375,00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6030812,71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9930008L00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6030812,71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9930008L00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6030812,71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8564370796,41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7229924460,66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7229924460,66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Основное мероприятие «Региональные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136810929,77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нимавшим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212470,16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2820,16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209650,00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Доплата к пенсии Героям Советского Союза, Героям Российской Федерации и полным 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валерам ордена Славы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24330,00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Доплата к пенсии Почетным гражданам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Доплата к пенсии инвалидам вследствие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1461225,57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17486,84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1443738,73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Доплата к пенсии гражданам, имеющим 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бые заслуги перед Саратовской областью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47208454,64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684221,95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46524232,69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щавшим государственные должности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34326180,79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259310,03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34066870,76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щавшим государственные должности, 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ответствии с Законом Саратовской области от 21 июля 1997 года № 43-ЗСО «О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гарантиях»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52102200A0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13605583,26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52102200A0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82581,18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52102200A0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13523002,08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щавшим государственные должности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области, в соответствии с Законом Саратовской области от 27 сентября 2011 года № 125-ЗСО «О Счетной палате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ской области»</w:t>
            </w:r>
          </w:p>
        </w:tc>
        <w:tc>
          <w:tcPr>
            <w:tcW w:w="709" w:type="dxa"/>
            <w:vAlign w:val="bottom"/>
          </w:tcPr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709" w:type="dxa"/>
            <w:vAlign w:val="bottom"/>
          </w:tcPr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03</w:t>
            </w:r>
          </w:p>
        </w:tc>
        <w:tc>
          <w:tcPr>
            <w:tcW w:w="1559" w:type="dxa"/>
            <w:vAlign w:val="bottom"/>
          </w:tcPr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52102200Б0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lastRenderedPageBreak/>
              <w:t>2980005,57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52102200Б0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11460,88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52102200Б0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2968544,69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щавшим государственную должность Упо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номоченного по правам человека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области, в соответствии с Законом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ратовской области от 30 июня 2020 года № 74-ЗСО «Об Уполномоченном по правам 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ловека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691812,76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6261,20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685551,56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щавшим государственные должности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области, в соответствии с Законом Саратовской области от 5 марта 2004 года № 12-ЗСО «Об избирательной комиссии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3938851,76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34406,60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3904445,16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щавшим государственные должности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52102200Ж0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27019710,68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52102200Ж0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253059,76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52102200Ж0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26766650,92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в соотве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ствии с Законом Саратовской области от 5 мая 2004 года № 22-ЗСО «О территориал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избирательных комиссиях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52102200И0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1821224,87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52102200И0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5564,92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52102200И0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1815659,95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щавшим государственную должность Упо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номоченного по правам ребенка в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области, в соответствии с Законом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ратовской области от 25 февраля 2010 года № 17-ЗСО «Об Уполномоченном по правам ребенка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461079,71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5210220110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461079,71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«Социальные выпл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3053645023,89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Компенсация расходов  на оплату жилого помещения, отопления (топлива) и электр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энергии педагогическим работникам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вательных организаций, проживающим и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467927295,38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5958372,79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461968922,59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8440840,96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111963,55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8328877,41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 на оплату жилого помещения и коммунальных услуг отдельным категориям граждан, прожива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243331876,17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3034031,67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240297844,50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Выплаты на оплату жилого помещения и коммунальных услуг ветеранам труда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852968151,18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11279414,03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841688737,15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34200776,36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456940,06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33743836,30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Выплаты на оплату жилого помещения и коммунальных услуг ветеранам труда, вет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ранам военной службы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52103201П0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1446776083,84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52103201П0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18902177,53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52103201П0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1427873906,31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2072170662,91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198592259,65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2987128,07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195605131,58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Ежемесячная денежная выплата труженикам тыла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18556384,30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332847,52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18223536,78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 реабилит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рованным лицам и лицам, признанным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12658461,98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192009,23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12466452,75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2332006,31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16518,33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2315487,98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расходов на погребение  реаб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литированным лицам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132893,09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451,08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132442,01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расходов по оплате услуг 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фонной связи и за пользование радио  вет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99154711,98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1480431,19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97674280,79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расходов по оплате услуг 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фонной связи и за пользование радио ветер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180809751,07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2728381,54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178081369,53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 пригородного сообщения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52105203A0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72653186,70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52105203A0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72653186,70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расходов по оплате услуг 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фонной связи и за пользование радио труж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никам тыла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52105203Б0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3184980,29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52105203Б0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56304,64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52105203Б0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3128675,65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52105203В0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571512,00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52105203В0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571512,00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расходов по оплате услуг 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фонной связи и за пользование радио  реаб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2453164,25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38186,92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2414977,33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по изготовл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171071769,21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171071769,21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по изготовл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52105203Ж0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234769862,42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52105203Ж0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234769862,42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по изготовл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ремонту зубных протезов труженикам тыла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52105203И0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349261,00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52105203И0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349261,00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городного сообщения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52105203К0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634808092,78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52105203К0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634808092,78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по изготовл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нию и ремонту зубных протезов реабилит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рованным лицам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52105203Л0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2038646,64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52105203Л0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2038646,64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52105203М0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137967981,00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52105203М0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137967981,00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52105203Н0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300065738,24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52105203Н0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4369708,15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52105203Н0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295696030,09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9169034,54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Единовременное поощрение лиц, занесенных на Доску почета Саратовской области «Лу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шие семьи Губернии»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5210720260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5210720260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Ежемесячная денежная выплата гражданам, страдающим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целиакией</w:t>
            </w:r>
            <w:proofErr w:type="spellEnd"/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7099926,94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1220,94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7098706,00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Единовременное пособие членам семьи умершего государственного гражданского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служащего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52107205Б0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1519107,60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52107205Б0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1519107,60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Единовременное пособие членам семей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гибших (умерших) военнослужащих,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дан, проходивших военные сборы, сотрудн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ков милиции и полиции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52107205Д0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729296399,06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Предоставление единовременной выплаты на обзаведение имуществом жителям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г.Херсона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и части Херсонской области, покинувшим место постоянного проживания и прибы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шим в экстренном порядке на территорию Саратовской области на постоянное место жительство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5210813610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5210813610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Ежемесячная денежная выплата гражданам, проживающим на территории Саратовской области, больным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фенилкетонурией</w:t>
            </w:r>
            <w:proofErr w:type="spellEnd"/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5210813620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3324388,00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5210813620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3888,00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5210813620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3320500,00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Единовременная выплата на частичное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мещение расходов, связанных с газификац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ей жилого дома – индивидуального жилого дома или дома блокированной застройки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5210814830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12769088,53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5210814830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39481,85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5210814830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12729606,68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 лицам, раб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тающим (работавшим) в профессиональных аварийно-спасательных службах, професси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нальных аварийно-спасательных формиров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ниях Саратовской области, участвовавшим в проведении аварийно-спасательных работ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5210814840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2674750,08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5210814840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26129,60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5210814840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2648620,48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Единовременная денежная выплата лицам, призванным на военную службу по мобил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либо заключившим контракт о добр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вольном содействии в выполнении задач, возложенных на Вооруженные Силы Росси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521081489М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521081489М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14059356,00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109356,00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пособие на погребение умерших, в отношении которых гарантии обеспечив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ются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27132555,78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395517,00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26737038,78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45363373,33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455290,33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44908083,00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412703,07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412703,07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Пожизненное ежемесячное денежное соде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3867289,83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5210820670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3867289,83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Ежемесячное пособие вдове погибшего при исполнении служебных обязанностей прок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рора Саратовской области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Е.Ф.Григорьева</w:t>
            </w:r>
            <w:proofErr w:type="spellEnd"/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52108206Б0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52108206Б0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социальная помощь,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ваемая малоимущим семьям и малоимущим одиноко проживающим гражданам на осн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вании социального контракта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52108206И0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4626278,40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52108206И0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18278,40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52108206И0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4608000,00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52108206К0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1952862,08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52108206К0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1952862,08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выплата на обустройство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ставленного жилого помещения лицам, кот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рые относились к категории детей-сирот и детей, оставшихся без попечения родителей, лиц из числа детей-сирот и детей, оставши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5210820730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12265212,00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5210820730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85212,00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5210820730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12180000,00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Оказание государственной социальной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52108R4040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569426614,58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52108R4040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569426614,58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отдельным катег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риям граждан на покупку и установку газ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использующего оборудования и проведение работ внутри границ их земельных участков в рамках реализации мероприятий по 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ществлению подключения (технологического присоединения) газоиспользующего обор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дования и объектов капитального строител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ства к газораспределительным сетям при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газификации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за счет средств резервного 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52108RР410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8983970,27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52108RР410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8983970,27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услуг по зачислению, доставке и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ресылке государственной социальной пом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 на основании социального контракта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дельным категориям граждан (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cредства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52108W0720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4977957,11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52108W0720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4977957,11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«Компенсация расх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дов, связанных с оказанием бесплатной юр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дической помощи»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5699700,00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Компенсация расходов участникам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системы бесплатной юридической помощи в рамках оказания гражданам 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платной юридической помощи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5210920710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5699700,00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5210920710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5699700,00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реданного полномочия Российской Федер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118803087,85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ный донор России»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5211352200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118803087,85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5211352200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23594,13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5211352200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118779493,72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«Выплата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ственного единовременного пособия и еж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18790,44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Выплата государственного единовременного пособия и ежемесячной денежной компенс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гражданам при возникновении поства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цинальных осложнений в соответствии с 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деральным законом от 17 сентября 1998 года № 157-ФЗ «Об иммунопрофилактике инфе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ционных болезней»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5211452400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18790,44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5211452400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18790,44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596027937,92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жилищно-коммунальных услуг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дельным категориям граждан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5211552500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596027937,92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5211552500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7397085,76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5211552500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588630852,16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68932169,36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государственных полномочий по организации предоставления гражданам 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сидий на оплату жилого помещения и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мунальных услуг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5212377Б00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68932169,36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5212377Б00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68932169,36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«Предоставление гражданам субсидий на оплату жилого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мещения и коммунальных услуг»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417342203,45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5212477110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417342203,45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5212477110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417342203,45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«Компенсация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21840521,47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Компенсация отдельным категориям граждан оплаты взноса на капитальный ремонт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имущества  в многоквартирном доме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52127R4620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5574114,88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52127R4620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5574114,88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услуг по зачислению, доставке и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ресылке компенсации отдельным категориям граждан оплаты взноса на капитальный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монт общего имущества в многоквартирном доме (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cредства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52127W0420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299280,86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52127W0420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299280,86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Компенсация отдельным категориям граждан оплаты взноса на капитальный ремонт общ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 имущества  в многоквартирном доме (средства для достижения показателей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52127W4620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15967125,73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52127W4620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15967125,73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«Меры социальной поддержки гражданам Донецкой Народной Республики, Луганской Народной Республ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ки, Украины и лицам без гражданства,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нужденно покинувшим территории Доне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кой Народной Республики, Луганской Народной Республики, Украины и прибы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шим на территорию Российской Федерации»</w:t>
            </w:r>
          </w:p>
        </w:tc>
        <w:tc>
          <w:tcPr>
            <w:tcW w:w="709" w:type="dxa"/>
            <w:vAlign w:val="bottom"/>
          </w:tcPr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103815" w:rsidRDefault="00103815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103815" w:rsidRDefault="00103815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выплат гражданам Донецкой Народной Республики, Луганской Народной Республики, Украины и лицам без гражда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ства, вынужденно покинувшим территории Донецкой Народной Республики, Луганской Народной Республики, Украины и прибы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шим на территорию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52132RТ090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52132RТ090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168000,00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579344449,23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«Содействие занятости нас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579344449,23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«Социальные выпл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 безработным гражданам»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579344449,23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полномочий Российской Федер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579344449,23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2724312,47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576604330,96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15805,80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24675,00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оказ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медицинской помощи, включая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лактику заболеваний и формирование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24675,00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24675,00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5Д11712820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24675,00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5Д11712820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24675,00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746942000,00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746942000,00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746942000,00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для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плат единовременного пособия членам семей лиц, умерших в результате инфицирования коронавирусной инфекцией (COVID-19)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664039992К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664039992К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платы единовременного денежного поощр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2800000,00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предоставление единовременной денежной выплаты гражданам, проживающим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области, поступившим на военную службу по контракту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357100000,00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предоставление единовременной денежной выплаты гражданам, проживающим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области, поступившим на военную службу по контракту для участия в спец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альной военной операции на территориях Украины, Донецкой Народной Республики, Луганской Народной Республики, Запоро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и Херсонской областей в составе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ральной службы войск национальной гва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дии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6640399989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48392000,00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48392000,00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предоставление единовременной денежной выплаты гражданам, проживающим в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области, поступившим на военную службу по контракту для участия в спец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альной военной операции на территориях Украины, Донецкой Народной Республики, Луганской Народной Республики, Запоро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ской и Херсонской областей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103000000,00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Средства, выделяемые из резервного фонда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Правительства Саратовской области на предоставление выплаты единовременного пособия членам семей военнослужащих, лиц, заключивших контракт о пребывании в до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ровольческом формировании (о добровол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 содействии в выполнении задач, возл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женных на Вооруженные Силы Российской Федерации), лиц, проходивших службу в войсках национальной гвардии Российской Федерации и имевших специальное звание полиции, погибших (умерших) при участии в специальной военной операции на террит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риях Донецкой Народной Республики, 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ганской Народной Республики, Запорожской и Херсонской областей и Украины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6640399999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226000000,00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предоставление единовременной денежной выплаты медицинским работникам, пост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пившим на военную службу по контракту для участия в специальной военной операции на территориях Украины, Донецкой Наро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Республики, Луганской Народной Ре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публики, Запорожской и Херсонской обл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66403999FЛ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66403999FЛ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1850000,00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796414,00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796414,00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поддержка Героев Социалист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ческого Труда, Героев Труда Российской 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дерации и полных кавалеров ордена Труд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вой Славы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9730051980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634950,00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9730051980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634950,00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поддержка Героев Советского Союза, Героев Российской Федерации и 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кавалеров ордена Славы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9730052520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161464,00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9730052520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161464,00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7338797,52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7338797,52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обеспечению учета проезда льготных категорий граждан в общественном транспорте (городском электрическом тран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порте, автомобильном транспорте городского и пригородного сообщения) в границах Сар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товской области по транспортной карте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9930001600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6156250,02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9930001600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6156250,02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Единовременная  выплата материальной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мощи гражданину Российской Федерации, пострадавшему в результате взрыва бытового газа в жилом доме в городском округе Бал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шиха Московской области 20 сентября 2023 года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9930008610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изготовлению и организ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реализации единых социальных проез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билетов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882547,50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9930008В00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882547,50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6766448502,82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6766315083,63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6766315083,63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«Социальные выпл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121706805,17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Выплаты на оплату жилого помещения и коммунальных услуг семьям, имеющим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тей-инвалидов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14841466,99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154777,56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14686689,43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106865338,18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1104019,93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5210320160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105761318,25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«Социальная по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держка многодетных семей»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136707176,76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Денежные средства на приобретение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плекта школьной одежды, спортивной оде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ды и обуви на детей из многодетных семей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43375648,69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432675,83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42942972,86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Денежные средства на детей из многодетных семей, посещающих занятия  в физкульту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но-спортивных сооружениях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6903719,37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71800,97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6831918,40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Денежные средства на каждого члена мног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детной семьи для посещения театров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9065193,92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94088,62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8971105,30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Дополнительное единовременное пособие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6119154,44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51927,33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6067227,11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Выделение автотранспорта многодетным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мьям, имеющим семь и более несовершенн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летних детей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64723000,00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64723000,00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Компенсация части расходов на оплату 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фессионального образования в организации, осуществляющей образовательную деятел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ность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6520460,34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3600,20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5210420290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6516860,14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2607546373,99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выплата на обустройство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5815628,00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35628,00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5780000,00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беременных женщин, кормящих матерей и детей в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расте до трех лет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138813592,43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138813592,43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Единовременное пособие лицам, награжде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орденом «Родительская слава»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38244,26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38244,26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445310031,15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231945,01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52107205Г0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445078086,14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52107207Г0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2986178,15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52107207Г0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2161,15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52107207Г0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2984017,00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5210731440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406482700,00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5210731440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406482700,00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Ежемесячное пособие в связи с рождением и 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воспитанием ребенка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5210731460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1608100000,00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5210731460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1608100000,00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2505623420,14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ежемесячных выплат на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тей в возрасте от трех до семи лет включ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52129R3020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2504537510,79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52129R3020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2504537510,79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услуг по зачислению, доставке и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ресылке ежемесячных выплат на детей в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расте от трех до семи лет включительно (средства для достижения показателей 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зультативности)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52129W1120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1085909,35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52129W1120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1085909,35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«Меры социальной поддержки гражданам Донецкой Народной Республики, Луганской Народной Республ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ки, Украины и лицам без гражданства,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нужденно покинувшим территории Доне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кой Народной Республики, Луганской Народной Республики, Украины и прибы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шим на территорию Российской Федерации»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выплат гражданам Донецкой Народной Республики, Луганской Народной Республики, Украины и лицам без гражда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ства, вынужденно покинувшим территории Донецкой Народной Республики, Луганской Народной Республики, Украины и прибы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шим на территорию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52132RТ090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52132RТ090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399000,00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1394332307,57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ежемесячной денежной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платы, назначаемой в случае рождения тр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521P150840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1210308256,61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521P150840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1210308256,61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Предоставление регионального материнского (семейного) капитала (в рамках достижения с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521P1U0010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166079009,03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521P1U0010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1204321,13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521P1U0010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164874687,90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Осуществление ежемесячной денежной выпл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ты, назначаемой в случае рождения третьего ребенка или последующих детей до достижения ребенком возраста трех лет (доставка и пер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сылка выплат) (в рамках достижения соотве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521P1U1150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13250238,81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521P1U1150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13250238,81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ежемесячной денежной 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платы, назначаемой в случае рождения тр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тьего ребенка или последующих детей до достижения ребенком возраста трех лет (в целях достижения дополнительного резул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тата регионального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521P1Д0840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4694803,12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521P1Д0840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4694803,12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133419,19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133419,19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9710091800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133419,19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9710091800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133419,19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вопросы в области социальной пол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1409150965,50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992862602,54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863033274,30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мещения и коммунальных услуг»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52110V0000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1500000,00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реданного полномочия Российской Федер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1699949,90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ный донор России»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5211352200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1699949,90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5211352200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1699949,90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пред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ставления мер социальной поддержки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дельным категориям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854333754,13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Расходы на обеспечение деятельности облас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853438877,84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771383879,62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81446102,00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608893,28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5212606200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894876,29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5212606200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894876,29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Основное мероприятие «Осуществление мер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приятий по оказанию поддержки детям, нах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дящимся в трудной жизненной ситуации»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5399570,27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Создание условий, обеспечивающих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жизненного потенциала семей, восп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тывающих детей с инвалидностью на терр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тории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5213121150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5399570,27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5213121150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5399570,27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Популяризация мер финансовой поддержки семей при рождении детей (в рамках дост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521P1U0030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521P1U0030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системы социал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123050175,16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1230685,00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5230198720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5230198720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1123085,00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1123085,00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соц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 значимых мероприятий»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39559117,36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5230221E00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1624200,00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5230221E00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1624200,00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Организация и проведение социально знач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мых мероприятий, направленных на улучш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социально-экономического положения семей и детей, а также посвященных офиц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альным праздникам, мероприятиям, памя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 датам и событиям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5230221Г00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37934917,36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5230221Г00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36446243,94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5230221Г00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588673,42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5230221Г00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796140,00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796140,00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796140,00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14809630,17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14809630,17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14809630,17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«Модернизация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формационно-технологической инфрастру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туры и ведомственных информационных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стем министерства труда и социальной защ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66654602,63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66654602,63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66654602,63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5779153,08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«Укрепление здор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вья пожилых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213000,00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св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бодного времени и культурного досуга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жилых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2541028,90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2541028,90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2427085,70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113943,20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Основное мероприятие «Приобретение акций АО «Санаторий-курорт им. В.И. Чапаева»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Ершовский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район и проведение необход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5241100000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Проведение необходимых организационно-правовых действий по приобретению акций АО «Санаторий-курорт им. В.И. Чапаева»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Ершовский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район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5241115900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5241115900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7440,00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регионального проекта (пр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граммы) в целях выполнения задач фед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3017684,18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Популяризация системной поддержки и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вышение качества жизни граждан старшего поколения (в рамках достижения соотве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524P3U0060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1038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1038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524P3U0060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Внедрение и функционирование системы долговременного ухода за гражданами пож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лого возраста и инвалидами (в рамках д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524P3U163F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2917684,18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524P3U163F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586734,32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524P3U163F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2330949,86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институтов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данского общества и поддержка социально ориентированных некоммерческих организ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ций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«Оказание финанс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вой поддержки Саратовской областной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низации Всероссийской общественной орг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низации ветеранов (пенсионеров) войны, труда, Вооруженных Сил и правоохран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тельных органов»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5251300000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 субсидии  на обеспечение деятельности Саратовской областной орган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Всероссийской общественной орган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5251314902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5251314902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164618,00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«Совершенствование соц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ального партнерства»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40552,00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5В40100000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40552,00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5В401V0000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40552,00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5В401V0000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40552,00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«Улучшение условий и охр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124066,00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«Непрерывная 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99136,00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99136,00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99136,00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24930,00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24930,00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24930,00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1070090,80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«Энергосбережение и пов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1070090,80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«Повышение эне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гоэффективности в областных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1070090,80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1070090,80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1070090,80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2392297,44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2392297,44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«Обеспечение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2392297,44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2392297,44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2392297,44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717872,90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правонар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47630,00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для специалистов областных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 помощи семье и детям с привлечен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ем ученых вузов по проблемам профилакт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ки безнадзорности и правонарушений нес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вершеннолетних, в том числе задействова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ных в работе по судебному и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постсудебному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сопровождению несовершеннолетних,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постсудебному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сопровождению несовершеннолетних, 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5130,00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552072,90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«Усиление антите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рористической защищенности объектов 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552072,90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552072,90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552072,90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«Противодействие злоуп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118170,00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инфо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мационного обеспечения профилактики наркомании и противодействия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наркопр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ступности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3870,00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«Развитие и укрепл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ние материально-технической базы исполн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тельных органов области – субъектов проф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лактики наркомании»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65303V0000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114300,00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6099704,00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6099704,00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«Управление резер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6099704,00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664039996М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4034704,00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664039996М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4034704,00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66403999VЛ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66403999VЛ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2065000,00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341082013,17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341082013,17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341082013,17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334077499,35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7004513,82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55783134,59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55611112,59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36261838,30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19349274,29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172022,00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172022,00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8978632,06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8978632,06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налогов, сборов и иных платежей по объектам государственного жилищного фо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9930008Н00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1225485,00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9930008Н00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1225485,00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7753147,06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7753147,06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21233499,86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3472499,86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3472499,86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3472499,86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«Организация и пр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ведение физкультурно-массовых и спорти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3472499,86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3472499,86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3472499,86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17761000,00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17761000,00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17761000,00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«Олимпийская, пар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8767742,00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8767742,00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56103V0000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8767742,00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«Материальное ст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7332000,00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Выплата ежемесячных специальных стипе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5610680620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2430000,00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5610680620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2430000,00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материального стимулиров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5610680630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5610680630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4902000,00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«Развитие матер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ально-технической базы областных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учреждений спортивной напра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ленности по адаптивной физической культ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ре и спорту»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5610900000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1661258,00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1661258,00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56109V0000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1661258,00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охотничьего хозяйства и рыб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ловства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79672184,75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правонар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«Проведение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по изъятию добровольно сданного незаконно хранящегося оружия, боеприп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6510400000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65104V0000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230100,00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71604073,39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71604073,39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16335000,00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16335000,00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в области организ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ции, регулирования и охраны водных биол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гических ресурсов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132900,00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федерального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охотничьего надзора, выдача  разреш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ний на добычу охотничьих ресурсов и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ключение </w:t>
            </w:r>
            <w:proofErr w:type="spellStart"/>
            <w:r w:rsidRPr="00A15B24">
              <w:rPr>
                <w:rFonts w:ascii="PT Astra Serif" w:hAnsi="PT Astra Serif" w:cs="Arial"/>
                <w:sz w:val="22"/>
                <w:szCs w:val="22"/>
              </w:rPr>
              <w:t>охотхозяйственных</w:t>
            </w:r>
            <w:proofErr w:type="spellEnd"/>
            <w:r w:rsidRPr="00A15B24">
              <w:rPr>
                <w:rFonts w:ascii="PT Astra Serif" w:hAnsi="PT Astra Serif" w:cs="Arial"/>
                <w:sz w:val="22"/>
                <w:szCs w:val="22"/>
              </w:rPr>
              <w:t xml:space="preserve"> соглашений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9010059701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16202100,00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9010059701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16202100,00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51983198,13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51983198,13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51893198,13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42347582,05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9545616,08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Уплата земельного налога, налога на имущ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3285875,26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26400,00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3259475,26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9930008700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255800,00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3003675,26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3003675,26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7784861,36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7784861,36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7659761,36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7659761,36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«Осуществление 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роприятий по созданию и управлению гос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7659761,36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6211004200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7659761,36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6211004200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2093977,85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6211004200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5559783,51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6211004200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125100,00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125100,00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полномочий Российской Ф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ских ресурсов)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125100,00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9010059200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125100,00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53150,00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53150,00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53150,00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53150,00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53150,00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53150,00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Аппарат Уполномоченного по правам ч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ловека в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14609836,44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14600236,44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14600236,44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14600236,44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иных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14600236,44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14600236,44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14404816,44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195420,00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9685149,23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9685149,23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9685149,23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9685149,23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иных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9685149,23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9685149,23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9522949,23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162200,00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Комиссия по делам несовершеннолетних и защите их прав при Правительстве Сар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49283013,14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49269413,14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49269413,14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42412775,50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правонар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40412775,50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«Создание и орган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зация деятельности комиссий по делам нес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вершеннолетних и защите их прав»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40412775,50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государственных полномочий по созданию и организации деятельности к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миссий по делам несовершеннолетних и 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щите их прав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6511076600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40412775,50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6511076600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40412775,50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безнадзорн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сти и правонарушений среди несовершенн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летних»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«Научно-мето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softHyphen/>
              <w:t>дическое обеспечение системы профилакт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ки безнадзорности и правонарушений нес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вершеннолетних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6550200000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65502V0000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6145159,31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6145159,31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6145159,31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6121759,31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23400,00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711478,33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711478,33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711478,33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711478,33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13600,00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39123066,41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39123066,41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39123066,41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37431638,00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37431638,00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37431638,00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37412138,00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19500,00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1691428,41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1391428,41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1391428,41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1391428,41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Контрольно-аналитический комитет С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34549850,70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34499850,70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F4CB2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F4CB2">
              <w:rPr>
                <w:rFonts w:ascii="PT Astra Serif" w:hAnsi="PT Astra Serif" w:cs="Arial"/>
                <w:spacing w:val="-6"/>
                <w:sz w:val="22"/>
                <w:szCs w:val="22"/>
              </w:rPr>
              <w:t>Обеспечение деятельности финансовых, нал</w:t>
            </w:r>
            <w:r w:rsidRPr="00AF4CB2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AF4CB2">
              <w:rPr>
                <w:rFonts w:ascii="PT Astra Serif" w:hAnsi="PT Astra Serif" w:cs="Arial"/>
                <w:spacing w:val="-6"/>
                <w:sz w:val="22"/>
                <w:szCs w:val="22"/>
              </w:rPr>
              <w:t>говых и таможенных органов и органов фина</w:t>
            </w:r>
            <w:r w:rsidRPr="00AF4CB2">
              <w:rPr>
                <w:rFonts w:ascii="PT Astra Serif" w:hAnsi="PT Astra Serif" w:cs="Arial"/>
                <w:spacing w:val="-6"/>
                <w:sz w:val="22"/>
                <w:szCs w:val="22"/>
              </w:rPr>
              <w:t>н</w:t>
            </w:r>
            <w:r w:rsidRPr="00AF4CB2">
              <w:rPr>
                <w:rFonts w:ascii="PT Astra Serif" w:hAnsi="PT Astra Serif" w:cs="Arial"/>
                <w:spacing w:val="-6"/>
                <w:sz w:val="22"/>
                <w:szCs w:val="22"/>
              </w:rPr>
              <w:t>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34499850,70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Подпрограмма «Повышение эффективности деятельности исполнительных, законодательн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го и иных государственных органов Сарато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ской области за счет использования информ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pacing w:val="-6"/>
                <w:sz w:val="22"/>
                <w:szCs w:val="22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онно-технологической инфраструктуры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33350859,09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33350859,09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33350859,09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33330662,77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20196,32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818991,61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818991,61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818991,61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818991,61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71096996,73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66890091,11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66890091,11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20470230,57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«Профилактика правонар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20470230,57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Основное мероприятие «Образование и обеспечение деятельности администрати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ных комиссий, определение перечня дол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ностных лиц, уполномоченных составлять протоколы об административных правон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рушениях»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6511100000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20470230,57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6511176500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20470230,57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6511176500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20470230,57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6666170,00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6666170,00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«Участие в организ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6610300000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1666170,00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гранта в форме субсидии Ассоциации «Совет муниципальных образ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ваний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6610342300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1666170,00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6610342300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1666170,00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«Реализация мер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приятий по организации и проведению ко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курса «Лучшая практика работы территор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ального общественного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6610800000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гранта в форме субсидии Ассоциации развития территориального 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щественного самоуправления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6610842310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6610842310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5000000,00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32010039,24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32010039,24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32010039,24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31999835,08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10204,16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5559696,46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5559696,46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lastRenderedPageBreak/>
              <w:t>Содействие в организации деятельности по военно-патриотическому воспитанию гра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дан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9610078760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AF4C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AF4C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5559696,46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9610078760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5559696,46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2183954,84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2183954,84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2183954,84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9930025490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2183954,84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4185505,62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4185505,62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4185505,62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Подпрограмма «Развитие местного сам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4185505,62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Основное мероприятие «Содействие органам местного самоуправления области по пров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дению комплекса мероприятий по обустро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ству мест захоронения погибших при защите Отечества»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6610500000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4185505,62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Реализация федеральной целевой программы «Увековечение памяти погибших при защите Отечества на 2019-2024 годы» (обустройство и восстановление воинских захоронений, находящихся в государственной (муниц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пальной) собственности)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66105R2990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4185505,62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66105R2990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4185505,62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A15B2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32588F" w:rsidRPr="004C47B3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4C47B3">
              <w:rPr>
                <w:rFonts w:ascii="PT Astra Serif" w:hAnsi="PT Astra Serif" w:cs="Arial"/>
                <w:spacing w:val="-6"/>
                <w:sz w:val="22"/>
                <w:szCs w:val="22"/>
              </w:rPr>
              <w:t>21400,00</w:t>
            </w:r>
          </w:p>
        </w:tc>
      </w:tr>
      <w:tr w:rsidR="0032588F" w:rsidRPr="00A15B24" w:rsidTr="0032588F">
        <w:tc>
          <w:tcPr>
            <w:tcW w:w="4536" w:type="dxa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color w:val="FFFFFF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color w:val="FFFFFF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color w:val="FFFFFF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color w:val="FFFFFF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color w:val="FFFFFF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vAlign w:val="bottom"/>
          </w:tcPr>
          <w:p w:rsidR="0032588F" w:rsidRPr="00A15B24" w:rsidRDefault="0032588F" w:rsidP="003258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color w:val="FFFFFF"/>
                <w:sz w:val="22"/>
                <w:szCs w:val="22"/>
              </w:rPr>
            </w:pPr>
            <w:r w:rsidRPr="00A15B24">
              <w:rPr>
                <w:rFonts w:ascii="PT Astra Serif" w:hAnsi="PT Astra Serif" w:cs="Arial"/>
                <w:color w:val="FFFFFF"/>
                <w:sz w:val="22"/>
                <w:szCs w:val="22"/>
              </w:rPr>
              <w:t>000</w:t>
            </w:r>
          </w:p>
        </w:tc>
        <w:tc>
          <w:tcPr>
            <w:tcW w:w="1559" w:type="dxa"/>
            <w:vAlign w:val="bottom"/>
          </w:tcPr>
          <w:p w:rsidR="0032588F" w:rsidRPr="00AF4CB2" w:rsidRDefault="0032588F" w:rsidP="0032588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sz w:val="22"/>
                <w:szCs w:val="22"/>
              </w:rPr>
            </w:pPr>
            <w:r w:rsidRPr="00AF4CB2">
              <w:rPr>
                <w:rFonts w:ascii="PT Astra Serif" w:hAnsi="PT Astra Serif" w:cs="Arial"/>
                <w:b/>
                <w:bCs/>
                <w:spacing w:val="-10"/>
                <w:sz w:val="22"/>
                <w:szCs w:val="22"/>
              </w:rPr>
              <w:t>177670306703,00</w:t>
            </w:r>
          </w:p>
        </w:tc>
      </w:tr>
    </w:tbl>
    <w:p w:rsidR="00AF4CB2" w:rsidRDefault="00AF4CB2" w:rsidP="00B17DDB">
      <w:pPr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92286E" w:rsidRDefault="0092286E" w:rsidP="009A7B6E">
      <w:pPr>
        <w:rPr>
          <w:rFonts w:ascii="PT Astra Serif" w:hAnsi="PT Astra Serif"/>
          <w:bCs/>
          <w:color w:val="000000"/>
          <w:sz w:val="28"/>
          <w:szCs w:val="28"/>
        </w:rPr>
      </w:pPr>
    </w:p>
    <w:p w:rsidR="009A7B6E" w:rsidRPr="009A7B6E" w:rsidRDefault="009A7B6E" w:rsidP="009A7B6E">
      <w:pPr>
        <w:rPr>
          <w:rFonts w:ascii="PT Astra Serif" w:hAnsi="PT Astra Serif"/>
          <w:b/>
          <w:sz w:val="26"/>
          <w:szCs w:val="26"/>
        </w:rPr>
      </w:pPr>
      <w:bookmarkStart w:id="0" w:name="_GoBack"/>
      <w:bookmarkEnd w:id="0"/>
    </w:p>
    <w:sectPr w:rsidR="009A7B6E" w:rsidRPr="009A7B6E" w:rsidSect="00D23AC6">
      <w:headerReference w:type="default" r:id="rId9"/>
      <w:headerReference w:type="first" r:id="rId10"/>
      <w:pgSz w:w="11906" w:h="16838"/>
      <w:pgMar w:top="1134" w:right="851" w:bottom="1134" w:left="1701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815" w:rsidRDefault="00103815">
      <w:r>
        <w:separator/>
      </w:r>
    </w:p>
  </w:endnote>
  <w:endnote w:type="continuationSeparator" w:id="0">
    <w:p w:rsidR="00103815" w:rsidRDefault="00103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815" w:rsidRDefault="00103815">
      <w:r>
        <w:separator/>
      </w:r>
    </w:p>
  </w:footnote>
  <w:footnote w:type="continuationSeparator" w:id="0">
    <w:p w:rsidR="00103815" w:rsidRDefault="00103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87825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103815" w:rsidRPr="00D23AC6" w:rsidRDefault="00103815">
        <w:pPr>
          <w:pStyle w:val="a3"/>
          <w:jc w:val="center"/>
          <w:rPr>
            <w:rFonts w:ascii="PT Astra Serif" w:hAnsi="PT Astra Serif"/>
          </w:rPr>
        </w:pPr>
        <w:r w:rsidRPr="00D23AC6">
          <w:rPr>
            <w:rFonts w:ascii="PT Astra Serif" w:hAnsi="PT Astra Serif"/>
          </w:rPr>
          <w:fldChar w:fldCharType="begin"/>
        </w:r>
        <w:r w:rsidRPr="00D23AC6">
          <w:rPr>
            <w:rFonts w:ascii="PT Astra Serif" w:hAnsi="PT Astra Serif"/>
          </w:rPr>
          <w:instrText>PAGE   \* MERGEFORMAT</w:instrText>
        </w:r>
        <w:r w:rsidRPr="00D23AC6">
          <w:rPr>
            <w:rFonts w:ascii="PT Astra Serif" w:hAnsi="PT Astra Serif"/>
          </w:rPr>
          <w:fldChar w:fldCharType="separate"/>
        </w:r>
        <w:r w:rsidR="009A7B6E">
          <w:rPr>
            <w:rFonts w:ascii="PT Astra Serif" w:hAnsi="PT Astra Serif"/>
            <w:noProof/>
          </w:rPr>
          <w:t>2</w:t>
        </w:r>
        <w:r w:rsidRPr="00D23AC6">
          <w:rPr>
            <w:rFonts w:ascii="PT Astra Serif" w:hAnsi="PT Astra Serif"/>
          </w:rPr>
          <w:fldChar w:fldCharType="end"/>
        </w:r>
      </w:p>
    </w:sdtContent>
  </w:sdt>
  <w:p w:rsidR="00103815" w:rsidRDefault="001038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815" w:rsidRDefault="00103815">
    <w:pPr>
      <w:pStyle w:val="a3"/>
      <w:jc w:val="center"/>
    </w:pPr>
  </w:p>
  <w:p w:rsidR="00103815" w:rsidRDefault="001038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30057"/>
    <w:rsid w:val="00057E30"/>
    <w:rsid w:val="00067085"/>
    <w:rsid w:val="000742E8"/>
    <w:rsid w:val="00075191"/>
    <w:rsid w:val="0007602E"/>
    <w:rsid w:val="0008278E"/>
    <w:rsid w:val="0009617E"/>
    <w:rsid w:val="000B20D9"/>
    <w:rsid w:val="000E002E"/>
    <w:rsid w:val="000E57BF"/>
    <w:rsid w:val="00100115"/>
    <w:rsid w:val="00103815"/>
    <w:rsid w:val="00104799"/>
    <w:rsid w:val="00132101"/>
    <w:rsid w:val="00137620"/>
    <w:rsid w:val="00144EC7"/>
    <w:rsid w:val="0015088D"/>
    <w:rsid w:val="0016120A"/>
    <w:rsid w:val="001616AD"/>
    <w:rsid w:val="00166B33"/>
    <w:rsid w:val="00172436"/>
    <w:rsid w:val="0018289B"/>
    <w:rsid w:val="00190E09"/>
    <w:rsid w:val="00194420"/>
    <w:rsid w:val="001A24D9"/>
    <w:rsid w:val="001A36CA"/>
    <w:rsid w:val="001A50A5"/>
    <w:rsid w:val="001C24F5"/>
    <w:rsid w:val="001C6596"/>
    <w:rsid w:val="001D282A"/>
    <w:rsid w:val="001F6608"/>
    <w:rsid w:val="00206A06"/>
    <w:rsid w:val="0020739B"/>
    <w:rsid w:val="002110A1"/>
    <w:rsid w:val="00230355"/>
    <w:rsid w:val="002800E3"/>
    <w:rsid w:val="00294C74"/>
    <w:rsid w:val="002974EE"/>
    <w:rsid w:val="002A1921"/>
    <w:rsid w:val="002B6D13"/>
    <w:rsid w:val="002E4F42"/>
    <w:rsid w:val="002E709B"/>
    <w:rsid w:val="002F3907"/>
    <w:rsid w:val="002F7030"/>
    <w:rsid w:val="00300A68"/>
    <w:rsid w:val="00313C9C"/>
    <w:rsid w:val="003172D8"/>
    <w:rsid w:val="0032588F"/>
    <w:rsid w:val="00330885"/>
    <w:rsid w:val="00333FDB"/>
    <w:rsid w:val="003444B8"/>
    <w:rsid w:val="0034692B"/>
    <w:rsid w:val="0036772C"/>
    <w:rsid w:val="003834CD"/>
    <w:rsid w:val="00385CC3"/>
    <w:rsid w:val="00397F42"/>
    <w:rsid w:val="003A20AB"/>
    <w:rsid w:val="003A3008"/>
    <w:rsid w:val="003C02C3"/>
    <w:rsid w:val="003C523F"/>
    <w:rsid w:val="003F7715"/>
    <w:rsid w:val="0040400B"/>
    <w:rsid w:val="00412175"/>
    <w:rsid w:val="00415F2A"/>
    <w:rsid w:val="00422090"/>
    <w:rsid w:val="00422FDD"/>
    <w:rsid w:val="00435F54"/>
    <w:rsid w:val="0044241B"/>
    <w:rsid w:val="00445AA6"/>
    <w:rsid w:val="00457C89"/>
    <w:rsid w:val="00461C66"/>
    <w:rsid w:val="00463257"/>
    <w:rsid w:val="0046758D"/>
    <w:rsid w:val="00474379"/>
    <w:rsid w:val="004933B1"/>
    <w:rsid w:val="004A4396"/>
    <w:rsid w:val="004A68AC"/>
    <w:rsid w:val="004C43DD"/>
    <w:rsid w:val="004C47B3"/>
    <w:rsid w:val="004D19A3"/>
    <w:rsid w:val="004E0B1C"/>
    <w:rsid w:val="004F7860"/>
    <w:rsid w:val="005035B9"/>
    <w:rsid w:val="0050642A"/>
    <w:rsid w:val="00512961"/>
    <w:rsid w:val="005147A9"/>
    <w:rsid w:val="00532520"/>
    <w:rsid w:val="00536854"/>
    <w:rsid w:val="00552C95"/>
    <w:rsid w:val="0055727D"/>
    <w:rsid w:val="00563D21"/>
    <w:rsid w:val="00591F88"/>
    <w:rsid w:val="005B2D1E"/>
    <w:rsid w:val="005C21DD"/>
    <w:rsid w:val="005E0DDE"/>
    <w:rsid w:val="005E6D9A"/>
    <w:rsid w:val="005F7773"/>
    <w:rsid w:val="00601BEF"/>
    <w:rsid w:val="006233FC"/>
    <w:rsid w:val="006363E6"/>
    <w:rsid w:val="00654E98"/>
    <w:rsid w:val="00655263"/>
    <w:rsid w:val="0065593E"/>
    <w:rsid w:val="006A340E"/>
    <w:rsid w:val="006A36C7"/>
    <w:rsid w:val="006B4612"/>
    <w:rsid w:val="006C06AA"/>
    <w:rsid w:val="007302FC"/>
    <w:rsid w:val="00744083"/>
    <w:rsid w:val="007565DC"/>
    <w:rsid w:val="00757A61"/>
    <w:rsid w:val="00781751"/>
    <w:rsid w:val="007B5FFE"/>
    <w:rsid w:val="007D2F18"/>
    <w:rsid w:val="007F25F1"/>
    <w:rsid w:val="00814DA3"/>
    <w:rsid w:val="00824685"/>
    <w:rsid w:val="00827631"/>
    <w:rsid w:val="008308DD"/>
    <w:rsid w:val="0083783A"/>
    <w:rsid w:val="008713B3"/>
    <w:rsid w:val="00892E2E"/>
    <w:rsid w:val="008B15DA"/>
    <w:rsid w:val="008B48EE"/>
    <w:rsid w:val="008E73A9"/>
    <w:rsid w:val="008F3850"/>
    <w:rsid w:val="008F42C8"/>
    <w:rsid w:val="008F6F0B"/>
    <w:rsid w:val="008F6F5B"/>
    <w:rsid w:val="00902847"/>
    <w:rsid w:val="00913E03"/>
    <w:rsid w:val="0092286E"/>
    <w:rsid w:val="00922C67"/>
    <w:rsid w:val="00937D11"/>
    <w:rsid w:val="009453FC"/>
    <w:rsid w:val="009630AD"/>
    <w:rsid w:val="00965294"/>
    <w:rsid w:val="00976EC5"/>
    <w:rsid w:val="009808C9"/>
    <w:rsid w:val="009A13DC"/>
    <w:rsid w:val="009A7B6E"/>
    <w:rsid w:val="009B19EF"/>
    <w:rsid w:val="009C507F"/>
    <w:rsid w:val="009D675D"/>
    <w:rsid w:val="009E0C92"/>
    <w:rsid w:val="009E6FE6"/>
    <w:rsid w:val="00A0530D"/>
    <w:rsid w:val="00A15B24"/>
    <w:rsid w:val="00A36E69"/>
    <w:rsid w:val="00A42DD3"/>
    <w:rsid w:val="00A61246"/>
    <w:rsid w:val="00A716C9"/>
    <w:rsid w:val="00A7303A"/>
    <w:rsid w:val="00A745D4"/>
    <w:rsid w:val="00A81257"/>
    <w:rsid w:val="00A92F2D"/>
    <w:rsid w:val="00A96927"/>
    <w:rsid w:val="00A97E24"/>
    <w:rsid w:val="00AA4CEE"/>
    <w:rsid w:val="00AB6D7D"/>
    <w:rsid w:val="00AC058C"/>
    <w:rsid w:val="00AD75A0"/>
    <w:rsid w:val="00AF3EA7"/>
    <w:rsid w:val="00AF4CB2"/>
    <w:rsid w:val="00B0322E"/>
    <w:rsid w:val="00B17DDB"/>
    <w:rsid w:val="00B57A6A"/>
    <w:rsid w:val="00B706AE"/>
    <w:rsid w:val="00B76476"/>
    <w:rsid w:val="00B80443"/>
    <w:rsid w:val="00B80871"/>
    <w:rsid w:val="00B96140"/>
    <w:rsid w:val="00BB1ECF"/>
    <w:rsid w:val="00BC05E8"/>
    <w:rsid w:val="00BD11A8"/>
    <w:rsid w:val="00BE098F"/>
    <w:rsid w:val="00BF1F43"/>
    <w:rsid w:val="00C028EA"/>
    <w:rsid w:val="00C241D4"/>
    <w:rsid w:val="00C3650B"/>
    <w:rsid w:val="00C60978"/>
    <w:rsid w:val="00C64414"/>
    <w:rsid w:val="00C713D7"/>
    <w:rsid w:val="00C720B8"/>
    <w:rsid w:val="00C72E66"/>
    <w:rsid w:val="00C76110"/>
    <w:rsid w:val="00C76418"/>
    <w:rsid w:val="00C8265A"/>
    <w:rsid w:val="00C84CE0"/>
    <w:rsid w:val="00C913C5"/>
    <w:rsid w:val="00CA2ED9"/>
    <w:rsid w:val="00CA7241"/>
    <w:rsid w:val="00CD0676"/>
    <w:rsid w:val="00CD68F3"/>
    <w:rsid w:val="00CD6EEC"/>
    <w:rsid w:val="00CD7CF4"/>
    <w:rsid w:val="00CE608F"/>
    <w:rsid w:val="00CF0D47"/>
    <w:rsid w:val="00D11FF4"/>
    <w:rsid w:val="00D23AC6"/>
    <w:rsid w:val="00D24CD4"/>
    <w:rsid w:val="00D54703"/>
    <w:rsid w:val="00D7274A"/>
    <w:rsid w:val="00D81D23"/>
    <w:rsid w:val="00D84DCD"/>
    <w:rsid w:val="00DD0C77"/>
    <w:rsid w:val="00DD4274"/>
    <w:rsid w:val="00DD5B3F"/>
    <w:rsid w:val="00DF1B6E"/>
    <w:rsid w:val="00DF5B7F"/>
    <w:rsid w:val="00E034D3"/>
    <w:rsid w:val="00E1614F"/>
    <w:rsid w:val="00E5143B"/>
    <w:rsid w:val="00E73C2E"/>
    <w:rsid w:val="00E7654D"/>
    <w:rsid w:val="00E87E1B"/>
    <w:rsid w:val="00E911DA"/>
    <w:rsid w:val="00E972C7"/>
    <w:rsid w:val="00EB0B33"/>
    <w:rsid w:val="00EB0B79"/>
    <w:rsid w:val="00EC40EF"/>
    <w:rsid w:val="00ED1FC5"/>
    <w:rsid w:val="00ED40FA"/>
    <w:rsid w:val="00EE7C94"/>
    <w:rsid w:val="00EF5235"/>
    <w:rsid w:val="00F040B7"/>
    <w:rsid w:val="00F105AF"/>
    <w:rsid w:val="00F11841"/>
    <w:rsid w:val="00F30A9F"/>
    <w:rsid w:val="00F31DC4"/>
    <w:rsid w:val="00F36E93"/>
    <w:rsid w:val="00F379F2"/>
    <w:rsid w:val="00F50C0A"/>
    <w:rsid w:val="00F6459B"/>
    <w:rsid w:val="00F7305A"/>
    <w:rsid w:val="00F86060"/>
    <w:rsid w:val="00F8722D"/>
    <w:rsid w:val="00F958BF"/>
    <w:rsid w:val="00FA01FE"/>
    <w:rsid w:val="00FA5321"/>
    <w:rsid w:val="00FB21F5"/>
    <w:rsid w:val="00FB5F89"/>
    <w:rsid w:val="00FC5220"/>
    <w:rsid w:val="00FD0B45"/>
    <w:rsid w:val="00FD30A2"/>
    <w:rsid w:val="00FE3923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6977E-0FD5-4932-B46A-D193447D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0</TotalTime>
  <Pages>247</Pages>
  <Words>100042</Words>
  <Characters>570240</Characters>
  <Application>Microsoft Office Word</Application>
  <DocSecurity>0</DocSecurity>
  <Lines>4752</Lines>
  <Paragraphs>1337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668945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2</cp:revision>
  <cp:lastPrinted>2021-04-22T07:53:00Z</cp:lastPrinted>
  <dcterms:created xsi:type="dcterms:W3CDTF">2024-05-21T10:22:00Z</dcterms:created>
  <dcterms:modified xsi:type="dcterms:W3CDTF">2024-05-21T10:22:00Z</dcterms:modified>
</cp:coreProperties>
</file>