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0AB" w:rsidRPr="003D15FA" w:rsidRDefault="003A20AB" w:rsidP="0034361D">
      <w:pPr>
        <w:ind w:left="4536"/>
        <w:rPr>
          <w:rFonts w:ascii="PT Astra Serif" w:hAnsi="PT Astra Serif"/>
          <w:bCs/>
          <w:color w:val="000000"/>
          <w:sz w:val="28"/>
          <w:szCs w:val="28"/>
        </w:rPr>
      </w:pPr>
      <w:r w:rsidRPr="003D15FA">
        <w:rPr>
          <w:rFonts w:ascii="PT Astra Serif" w:hAnsi="PT Astra Serif"/>
          <w:bCs/>
          <w:color w:val="000000"/>
          <w:sz w:val="28"/>
          <w:szCs w:val="28"/>
        </w:rPr>
        <w:t>Приложение 2 к Закону Саратовской области «Об исполнении областного бюджета за 2022 год»</w:t>
      </w:r>
    </w:p>
    <w:p w:rsidR="003A20AB" w:rsidRPr="003D15FA" w:rsidRDefault="003A20AB" w:rsidP="003A20AB">
      <w:pPr>
        <w:ind w:left="6164"/>
        <w:rPr>
          <w:rFonts w:ascii="PT Astra Serif" w:hAnsi="PT Astra Serif"/>
          <w:bCs/>
          <w:color w:val="000000"/>
          <w:sz w:val="28"/>
          <w:szCs w:val="28"/>
        </w:rPr>
      </w:pPr>
    </w:p>
    <w:p w:rsidR="002D7F24" w:rsidRPr="003D15FA" w:rsidRDefault="002D7F24" w:rsidP="003A20AB">
      <w:pPr>
        <w:ind w:left="6164"/>
        <w:rPr>
          <w:rFonts w:ascii="PT Astra Serif" w:hAnsi="PT Astra Serif"/>
          <w:bCs/>
          <w:color w:val="000000"/>
          <w:sz w:val="28"/>
          <w:szCs w:val="28"/>
        </w:rPr>
      </w:pPr>
    </w:p>
    <w:p w:rsidR="003A20AB" w:rsidRPr="003D15FA" w:rsidRDefault="003A20AB" w:rsidP="003A20A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D15F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Расходы областного бюджета за 2022 год </w:t>
      </w:r>
    </w:p>
    <w:p w:rsidR="003A20AB" w:rsidRPr="003D15FA" w:rsidRDefault="003A20AB" w:rsidP="003A20A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D15FA">
        <w:rPr>
          <w:rFonts w:ascii="PT Astra Serif" w:hAnsi="PT Astra Serif"/>
          <w:b/>
          <w:bCs/>
          <w:color w:val="000000"/>
          <w:sz w:val="28"/>
          <w:szCs w:val="28"/>
        </w:rPr>
        <w:t>по ведомственной структуре расходов бюджета</w:t>
      </w:r>
    </w:p>
    <w:p w:rsidR="003A20AB" w:rsidRPr="003D15FA" w:rsidRDefault="003A20AB" w:rsidP="003A20AB">
      <w:pPr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A20AB" w:rsidRPr="003D15FA" w:rsidRDefault="003A20AB" w:rsidP="003A20AB">
      <w:pPr>
        <w:jc w:val="right"/>
        <w:rPr>
          <w:rFonts w:ascii="PT Astra Serif" w:hAnsi="PT Astra Serif"/>
          <w:sz w:val="4"/>
          <w:szCs w:val="4"/>
        </w:rPr>
      </w:pPr>
      <w:r w:rsidRPr="003D15FA">
        <w:rPr>
          <w:rFonts w:ascii="PT Astra Serif" w:hAnsi="PT Astra Serif"/>
        </w:rPr>
        <w:t>(рублей)</w:t>
      </w:r>
    </w:p>
    <w:tbl>
      <w:tblPr>
        <w:tblStyle w:val="aa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709"/>
        <w:gridCol w:w="1701"/>
      </w:tblGrid>
      <w:tr w:rsidR="003A20AB" w:rsidRPr="003D15FA" w:rsidTr="00B46015">
        <w:trPr>
          <w:trHeight w:val="91"/>
          <w:tblHeader/>
        </w:trPr>
        <w:tc>
          <w:tcPr>
            <w:tcW w:w="4536" w:type="dxa"/>
            <w:tcBorders>
              <w:bottom w:val="single" w:sz="4" w:space="0" w:color="auto"/>
            </w:tcBorders>
          </w:tcPr>
          <w:p w:rsidR="003A20AB" w:rsidRPr="003D15FA" w:rsidRDefault="003A20AB" w:rsidP="00F87185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Наименование</w:t>
            </w:r>
          </w:p>
          <w:p w:rsidR="003A20AB" w:rsidRPr="003D15FA" w:rsidRDefault="003A20AB" w:rsidP="00F87185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20AB" w:rsidRPr="003D15FA" w:rsidRDefault="003A20AB" w:rsidP="00F87185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Код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A20AB" w:rsidRPr="003D15FA" w:rsidRDefault="003A20AB" w:rsidP="00F87185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Раздел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20AB" w:rsidRPr="003D15FA" w:rsidRDefault="003A20AB" w:rsidP="00F87185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Под-ра</w:t>
            </w: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з</w:t>
            </w: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дел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20AB" w:rsidRPr="003D15FA" w:rsidRDefault="003A20AB" w:rsidP="00F87185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Целевая</w:t>
            </w:r>
          </w:p>
          <w:p w:rsidR="003A20AB" w:rsidRPr="003D15FA" w:rsidRDefault="003A20AB" w:rsidP="00F87185">
            <w:pPr>
              <w:jc w:val="center"/>
              <w:rPr>
                <w:rFonts w:ascii="PT Astra Serif" w:hAnsi="PT Astra Serif"/>
                <w:bCs/>
                <w:spacing w:val="-10"/>
                <w:sz w:val="22"/>
                <w:szCs w:val="22"/>
              </w:rPr>
            </w:pP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статья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20AB" w:rsidRPr="003D15FA" w:rsidRDefault="003A20AB" w:rsidP="00F87185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Вид ра</w:t>
            </w: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с</w:t>
            </w: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х</w:t>
            </w: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о</w:t>
            </w: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дов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20AB" w:rsidRPr="003D15FA" w:rsidRDefault="003A20AB" w:rsidP="00F87185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3D15FA">
              <w:rPr>
                <w:rFonts w:ascii="PT Astra Serif" w:hAnsi="PT Astra Serif"/>
                <w:bCs/>
                <w:color w:val="000000"/>
                <w:spacing w:val="-6"/>
                <w:sz w:val="22"/>
                <w:szCs w:val="22"/>
              </w:rPr>
              <w:t>Сумма</w:t>
            </w:r>
          </w:p>
        </w:tc>
      </w:tr>
    </w:tbl>
    <w:p w:rsidR="003A20AB" w:rsidRPr="003D15FA" w:rsidRDefault="003A20AB" w:rsidP="003A20AB">
      <w:pPr>
        <w:rPr>
          <w:rFonts w:ascii="PT Astra Serif" w:hAnsi="PT Astra Serif"/>
          <w:sz w:val="4"/>
          <w:szCs w:val="4"/>
        </w:rPr>
      </w:pPr>
    </w:p>
    <w:tbl>
      <w:tblPr>
        <w:tblStyle w:val="aa"/>
        <w:tblW w:w="10490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709"/>
        <w:gridCol w:w="1701"/>
      </w:tblGrid>
      <w:tr w:rsidR="003A20AB" w:rsidRPr="003D15FA" w:rsidTr="005C499C">
        <w:trPr>
          <w:trHeight w:val="91"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Pr="003D15FA" w:rsidRDefault="003A20AB" w:rsidP="005C499C">
            <w:pPr>
              <w:spacing w:line="233" w:lineRule="auto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Pr="003D15FA" w:rsidRDefault="003A20AB" w:rsidP="005C499C">
            <w:pPr>
              <w:spacing w:line="233" w:lineRule="auto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Pr="003D15FA" w:rsidRDefault="003A20AB" w:rsidP="005C499C">
            <w:pPr>
              <w:spacing w:line="233" w:lineRule="auto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Pr="003D15FA" w:rsidRDefault="003A20AB" w:rsidP="005C499C">
            <w:pPr>
              <w:spacing w:line="233" w:lineRule="auto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Pr="003D15FA" w:rsidRDefault="003A20AB" w:rsidP="005C499C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2"/>
                <w:szCs w:val="22"/>
              </w:rPr>
            </w:pPr>
            <w:r w:rsidRPr="003D15FA">
              <w:rPr>
                <w:rFonts w:ascii="PT Astra Serif" w:hAnsi="PT Astra Serif"/>
                <w:bCs/>
                <w:spacing w:val="-6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Pr="003D15FA" w:rsidRDefault="003A20AB" w:rsidP="005C499C">
            <w:pPr>
              <w:spacing w:line="233" w:lineRule="auto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3D15FA">
              <w:rPr>
                <w:rFonts w:ascii="PT Astra Serif" w:hAnsi="PT Astra Serif"/>
                <w:bCs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Pr="003D15FA" w:rsidRDefault="003A20AB" w:rsidP="005C499C">
            <w:pPr>
              <w:spacing w:line="233" w:lineRule="auto"/>
              <w:ind w:left="-108"/>
              <w:jc w:val="center"/>
              <w:rPr>
                <w:rFonts w:ascii="PT Astra Serif" w:hAnsi="PT Astra Serif"/>
                <w:bCs/>
                <w:spacing w:val="-10"/>
                <w:kern w:val="2"/>
                <w:sz w:val="22"/>
                <w:szCs w:val="22"/>
              </w:rPr>
            </w:pPr>
            <w:r w:rsidRPr="003D15FA">
              <w:rPr>
                <w:rFonts w:ascii="PT Astra Serif" w:hAnsi="PT Astra Serif"/>
                <w:bCs/>
                <w:spacing w:val="-10"/>
                <w:kern w:val="2"/>
                <w:sz w:val="22"/>
                <w:szCs w:val="22"/>
              </w:rPr>
              <w:t>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Саратовская областная Дума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246741803,13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241752662,77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Функционирование законодательных (представительных) органов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 и представительных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241752662,77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1187724,61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«Повышение эффективн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сти деятельности исполнительных, закон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дательного и иных государственных орг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нов Саратовской области за счет использ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1187724,61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«Формирование и обеспечение функционирования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мационно-технологической инфрастру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1187724,61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1187724,61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1187724,61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238283719,40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законодател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ного органа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238283719,40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9110001100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10823892,78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9110001100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10823892,78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9110001200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39057774,95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Расходы на выплаты персоналу в целях </w:t>
            </w:r>
            <w:r w:rsidRPr="003D15FA">
              <w:rPr>
                <w:rFonts w:ascii="PT Astra Serif" w:hAnsi="PT Astra Serif" w:cs="Arial"/>
              </w:rPr>
              <w:lastRenderedPageBreak/>
              <w:t>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9110001200</w:t>
            </w:r>
          </w:p>
        </w:tc>
        <w:tc>
          <w:tcPr>
            <w:tcW w:w="709" w:type="dxa"/>
            <w:vAlign w:val="bottom"/>
          </w:tcPr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39057774,95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9110002200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187713787,67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9110002200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173315639,62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9110002200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14398148,05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9110006100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688264,00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9110006100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688264,00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2281218,76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исполнение статьи 35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закона от 8 мая 1994 года № 3-ФЗ  «О статусе сенатора Российской Ф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дерации и статусе депутата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Думы Федерального Собрания Российской Федерации» за счет ме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2281218,76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9950051420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2281218,76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9950051420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1535864,61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9950051420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745354,15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4989140,36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4989090,36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Меры социальной поддержки и матер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9700000000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4989090,36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9730000000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4989090,36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4361D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4361D">
              <w:rPr>
                <w:rFonts w:ascii="PT Astra Serif" w:hAnsi="PT Astra Serif" w:cs="Arial"/>
              </w:rPr>
              <w:t>Денежные выплаты на расходы, связа</w:t>
            </w:r>
            <w:r w:rsidRPr="0034361D">
              <w:rPr>
                <w:rFonts w:ascii="PT Astra Serif" w:hAnsi="PT Astra Serif" w:cs="Arial"/>
              </w:rPr>
              <w:t>н</w:t>
            </w:r>
            <w:r w:rsidRPr="0034361D">
              <w:rPr>
                <w:rFonts w:ascii="PT Astra Serif" w:hAnsi="PT Astra Serif" w:cs="Arial"/>
              </w:rPr>
              <w:t>ные с обеспечением депутатской де</w:t>
            </w:r>
            <w:r w:rsidRPr="0034361D">
              <w:rPr>
                <w:rFonts w:ascii="PT Astra Serif" w:hAnsi="PT Astra Serif" w:cs="Arial"/>
              </w:rPr>
              <w:t>я</w:t>
            </w:r>
            <w:r w:rsidRPr="0034361D">
              <w:rPr>
                <w:rFonts w:ascii="PT Astra Serif" w:hAnsi="PT Astra Serif" w:cs="Arial"/>
              </w:rPr>
              <w:t>тельности</w:t>
            </w:r>
          </w:p>
        </w:tc>
        <w:tc>
          <w:tcPr>
            <w:tcW w:w="709" w:type="dxa"/>
            <w:vAlign w:val="bottom"/>
          </w:tcPr>
          <w:p w:rsidR="00920476" w:rsidRPr="0034361D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4361D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4361D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4361D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4361D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4361D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4361D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4361D">
              <w:rPr>
                <w:rFonts w:ascii="PT Astra Serif" w:hAnsi="PT Astra Serif" w:cs="Arial"/>
                <w:spacing w:val="-6"/>
              </w:rPr>
              <w:t>9730093100</w:t>
            </w:r>
          </w:p>
        </w:tc>
        <w:tc>
          <w:tcPr>
            <w:tcW w:w="709" w:type="dxa"/>
            <w:vAlign w:val="bottom"/>
          </w:tcPr>
          <w:p w:rsidR="00920476" w:rsidRPr="0034361D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4361D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4361D">
              <w:rPr>
                <w:rFonts w:ascii="PT Astra Serif" w:hAnsi="PT Astra Serif" w:cs="Arial"/>
                <w:spacing w:val="-10"/>
                <w:kern w:val="2"/>
              </w:rPr>
              <w:t>4989090,36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9730093100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4989090,36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законодател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ного органа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9110002200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9110002200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Управление делами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1059073025,38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966599014,90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Функционирование высшего должнос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ного лица субъекта Российской Федер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10918065,74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10918065,74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10918065,74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10918065,74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10918065,74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Функционирование законодательных (представительных) органов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 и представительных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30094740,87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30094740,87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исполнение статьи 35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закона от 8 мая 1994 года № 3-ФЗ  «О статусе сенатора Российской Ф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дерации и статусе депутата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Думы Федерального Собрания Российской Федерации» за счет ме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30094740,87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9950051410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28969246,40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lastRenderedPageBreak/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9950051410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22317210,63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9950051410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5476437,73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9950051410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1175598,04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9950051420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1125494,47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9950051420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1047661,44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9950051420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77833,03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Функционирование Правительства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Федерации, высших исполн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тельных органов государственной власти субъектов Российской Федерации, мес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ных администраций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134515142,01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125796026,47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33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125796026,47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43395618,56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43395618,56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82400407,91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78922617,48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3423331,20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4459,23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5C499C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5C499C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5C499C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5C499C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5C499C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5C499C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5C499C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5C499C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5C499C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5C499C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5C499C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5C499C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5C499C">
              <w:rPr>
                <w:rFonts w:ascii="PT Astra Serif" w:hAnsi="PT Astra Serif" w:cs="Arial"/>
                <w:spacing w:val="-10"/>
                <w:kern w:val="2"/>
              </w:rPr>
              <w:t>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8719115,54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8719115,54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8719115,54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8719115,54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Международные отношения и междун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родное сотрудничество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239646,12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239646,12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239646,12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239646,12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сти*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664039996Л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239646,12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664039996Л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239646,12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790831420,16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107013210,00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«Архивы»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107013210,00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хранности, учета документов и пред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ставление пользователям архивной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5580300000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107013210,00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5580304100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107013210,00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5580304100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107013210,00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«Профилактика правонаруш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терроризма, экстремизма и против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действие незаконному обороту наркот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«Профилактика правон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рушений и усиление борьбы с престу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ностью на территории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роприятий, направленных на организ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 xml:space="preserve">цию работы общественных объединений и населения в обеспечении правопорядка и безопасности на улицах, в транспорте, в </w:t>
            </w:r>
            <w:r w:rsidRPr="003D15FA">
              <w:rPr>
                <w:rFonts w:ascii="PT Astra Serif" w:hAnsi="PT Astra Serif" w:cs="Arial"/>
              </w:rPr>
              <w:lastRenderedPageBreak/>
              <w:t>других общественных местах, жилом секторе, работе с подростками и молод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жью, а также советов общественности при участковых пунктах полиции»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420250391,64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«Создание условий для реализации установленных полномочий (функций) управления делами Прав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тельства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420226075,88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«Оперативное транспортное обеспечение деятельности Губернатора области, Правительства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ласти, иных органов государственной власти области и государственных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нов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292542106,41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245229004,00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245229004,00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47313102,41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47313102,41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 «Создание усл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вий для осуществления деятельности Г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бернатора области, Правительства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сти, управления делами Правительства области, областных государственных учреждений, подведомственных упра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лению делами Правительства области, исполнительных органов области и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органов области, матер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ально-техническое обеспечение которых осуществляет управление делами Прав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тельства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83742018,49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65970200,00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65970200,00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17771818,49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2446301,20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15325517,29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24613428,15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24613428,15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24613428,15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«Внедрение и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провождение информационных систем исполнительных органов области,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органов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17604351,64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17604351,64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17604351,64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функционирования программно-технического комплекса Ситуационного центра Губернатора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1724171,19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1724171,19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66208V0000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1724171,19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24315,76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24315,76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24315,76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24315,76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259749015,54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12678047,57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12678047,57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241789655,97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lastRenderedPageBreak/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A1266D" w:rsidRPr="003D15FA" w:rsidRDefault="00A1266D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155821813,59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85903216,06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4504,32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60122,00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5281312,00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5281312,00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3810202,98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27471,08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27471,08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27471,08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77127,69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36627,69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36627,69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3705604,21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Внепрограммные мероприятия в сфере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щегосударственных вопросов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2643975,00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2643975,00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1061629,21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1061629,21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148456,12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Мобилизационная подготовка экономики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148456,12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148456,12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148456,12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обеспечению мобилиз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ционной готовности экономики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148456,12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148456,12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200620,00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200620,00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132620,00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132620,00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132620,00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132620,00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92124934,36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88938044,36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88938044,36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медицинской помощи, включая профилактику заболеваний и формиров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88938044,36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«Организация оказания и обеспечения медицинской помощи насел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нию медицинскими организациями в ра</w:t>
            </w:r>
            <w:r w:rsidRPr="003D15FA">
              <w:rPr>
                <w:rFonts w:ascii="PT Astra Serif" w:hAnsi="PT Astra Serif" w:cs="Arial"/>
                <w:spacing w:val="-6"/>
              </w:rPr>
              <w:t>м</w:t>
            </w:r>
            <w:r w:rsidRPr="003D15FA">
              <w:rPr>
                <w:rFonts w:ascii="PT Astra Serif" w:hAnsi="PT Astra Serif" w:cs="Arial"/>
                <w:spacing w:val="-6"/>
              </w:rPr>
              <w:t>ках территориальной программы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ственных гарантий бесплатного оказания гражданам медицинской помощи в Сар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22998044,36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Расходные обязательства, связанные с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вышением оплаты труда отдельным катег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17756400,00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17756400,00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5241644,36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5241644,36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по оснащению (дооснащ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нию и (или) переоснащению) медици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скими изделиями медицинских организ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lastRenderedPageBreak/>
              <w:t>ций, имеющих в своей структуре подра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деления, оказывающие медицинскую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мощь по медицинской реабилитации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5Д13D00000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65940000,00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Оснащение (дооснащение и (или) пер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оснащение) медицинскими изделиями медицинских организаций, имеющих в своей структуре подразделения, оказ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вающие медицинскую помощь по мед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цинской реабилитации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5Д13D57520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65940000,00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5Д13D57520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65940000,00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3186890,00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3186890,00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медицинской помощи, включая профилактику заболеваний и формиров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3186890,00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«Организация оказания и обеспечения медицинской помощи насел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нию медицинскими организациями в ра</w:t>
            </w:r>
            <w:r w:rsidRPr="003D15FA">
              <w:rPr>
                <w:rFonts w:ascii="PT Astra Serif" w:hAnsi="PT Astra Serif" w:cs="Arial"/>
                <w:spacing w:val="-6"/>
              </w:rPr>
              <w:t>м</w:t>
            </w:r>
            <w:r w:rsidRPr="003D15FA">
              <w:rPr>
                <w:rFonts w:ascii="PT Astra Serif" w:hAnsi="PT Astra Serif" w:cs="Arial"/>
                <w:spacing w:val="-6"/>
              </w:rPr>
              <w:t>ках территориальной программы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ственных гарантий бесплатного оказания гражданам медицинской помощи в Сар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3186890,00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3186890,00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3186890,00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112720081,34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112156486,75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45010626,75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516633,33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«Повышение эффективн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сти деятельности исполнительных, закон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дательного и иных государственных орг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нов Саратовской области за счет использ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516633,33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 по технической защите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формации,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тайну, и информации ограниченного доступа, не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516633,33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516633,33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516633,33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43648026,15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43648026,15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43648026,15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43638776,15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845967,27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845967,27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845967,27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845967,27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Топливно-энергетический комплекс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транспортной сист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мы»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«Развитие рынка газового моторного топлива в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«Реализация мероприятий по развитию рынка газомоторного топл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ва (возмещение части затрат по стро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тельству объектов заправки транспор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ных средств природным газом)»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5Ж50200000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Развитие заправочной инфраструктуры компримированного природного газа (во</w:t>
            </w:r>
            <w:r w:rsidRPr="003D15FA">
              <w:rPr>
                <w:rFonts w:ascii="PT Astra Serif" w:hAnsi="PT Astra Serif" w:cs="Arial"/>
                <w:spacing w:val="-6"/>
              </w:rPr>
              <w:t>з</w:t>
            </w:r>
            <w:r w:rsidRPr="003D15FA">
              <w:rPr>
                <w:rFonts w:ascii="PT Astra Serif" w:hAnsi="PT Astra Serif" w:cs="Arial"/>
                <w:spacing w:val="-6"/>
              </w:rPr>
              <w:t>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5Ж502R2611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5Ж502R2611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31145860,00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31145860,00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ственная поддержка промышленных предприятий обрабатывающих прои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водств»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31145860,00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«Поддержка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ектов развития промышленности и разв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тие инфраструктуры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6781900000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31145860,00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Софинансирование расходных обяз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тельств субъектов Российской Федер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ции, возникающих при реализации рег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ональных программ развития промы</w:t>
            </w:r>
            <w:r w:rsidRPr="003D15FA">
              <w:rPr>
                <w:rFonts w:ascii="PT Astra Serif" w:hAnsi="PT Astra Serif" w:cs="Arial"/>
              </w:rPr>
              <w:t>ш</w:t>
            </w:r>
            <w:r w:rsidRPr="003D15FA">
              <w:rPr>
                <w:rFonts w:ascii="PT Astra Serif" w:hAnsi="PT Astra Serif" w:cs="Arial"/>
              </w:rPr>
              <w:t>ленности (возмещение части затрат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67819R5932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31145860,00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67819R5932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31145860,00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534700,00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534700,00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534700,00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534700,00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функционирования региональной сист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6411500000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534700,00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функционирования реги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нальной системы государственного учета и контроля радиоактивных веществ и 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диоактивных отходов на территории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64115Г7400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534700,00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64115Г7400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534700,00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28894,59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28894,59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28894,59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28894,59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28894,59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28894,59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Аппарат Губернатора Саратовской о</w:t>
            </w:r>
            <w:r w:rsidRPr="003D15FA">
              <w:rPr>
                <w:rFonts w:ascii="PT Astra Serif" w:hAnsi="PT Astra Serif" w:cs="Arial"/>
                <w:b/>
                <w:bCs/>
              </w:rPr>
              <w:t>б</w:t>
            </w:r>
            <w:r w:rsidRPr="003D15FA">
              <w:rPr>
                <w:rFonts w:ascii="PT Astra Serif" w:hAnsi="PT Astra Serif" w:cs="Arial"/>
                <w:b/>
                <w:bCs/>
              </w:rPr>
              <w:t>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249479418,93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247955426,85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Функционирование высшего должнос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ного лица субъекта Российской Федер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247955426,85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2081266,34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«Повышение эффективн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сти деятельности исполнительных, закон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дательного и иных государственных орг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нов Саратовской области за счет использ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2081266,34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«Формирование и обеспечение функционирования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мационно-технологической инфрастру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1850666,34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1850666,34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1850666,34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 по технической защите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формации,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тайну, и информации ограниченного доступа, не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230600,00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230600,00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230600,00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236560376,69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236560376,69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236560376,69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236383897,18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176479,51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9313783,82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9313783,82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9313783,82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9313783,82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1523557,00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1523557,00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21712,50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«О дополнительном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фессиональном образовании лиц, вкл</w:t>
            </w:r>
            <w:r w:rsidRPr="003D15FA">
              <w:rPr>
                <w:rFonts w:ascii="PT Astra Serif" w:hAnsi="PT Astra Serif" w:cs="Arial"/>
              </w:rPr>
              <w:t>ю</w:t>
            </w:r>
            <w:r w:rsidRPr="003D15FA">
              <w:rPr>
                <w:rFonts w:ascii="PT Astra Serif" w:hAnsi="PT Astra Serif" w:cs="Arial"/>
              </w:rPr>
              <w:t>ченных в резерв управленческих кадров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21712,50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лучения дополнительного професси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нального образования лицами, включе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ными в резерв управленческих кадров Губернатора Саратовской области, в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ответствии с законодательством»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6630200000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21712,50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66302V0000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21712,50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66302V0000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21712,50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1501844,50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1501844,50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196430,50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126430,50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Подготовка управленческих кадров для организаций народного хозяйства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99300R0660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1305414,00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99300R0660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1305414,00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435,08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435,08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435,08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435,08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435,08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004</w:t>
            </w:r>
          </w:p>
        </w:tc>
        <w:tc>
          <w:tcPr>
            <w:tcW w:w="567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435,08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Министерство финансов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8251848654,28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465387123,23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финансовых, налоговых и таможенных органов и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216100411,63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75762259,93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75762259,93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 «Организация межбюджетных отношений с муниц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22431236,67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Осуществление органами местного сам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управления отдельных государственных полномочий по санкционированию фина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совыми органами муниципальных образ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ваний области оплаты денежных обяз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тельств получателям средств областного бюджета, областным государственным а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тономным и бюджетным учреждениям, иным юридическим лицам, не являющимся участниками бюджетного процесса, расп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ложенным на территориях муниципальных образований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6640177150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22431236,67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6640177150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22431236,67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«Развитие и сопр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вождение информационных систем и 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сурсов»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53331023,26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53331023,26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53331023,26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136570825,79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136570825,79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136555389,79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132363309,36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4137080,43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15436,00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15436,00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3767325,91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3767325,91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3767325,91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3767325,91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249286711,60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147531945,94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147531945,94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до</w:t>
            </w:r>
            <w:r w:rsidRPr="003D15FA">
              <w:rPr>
                <w:rFonts w:ascii="PT Astra Serif" w:hAnsi="PT Astra Serif" w:cs="Arial"/>
              </w:rPr>
              <w:t>л</w:t>
            </w:r>
            <w:r w:rsidRPr="003D15FA">
              <w:rPr>
                <w:rFonts w:ascii="PT Astra Serif" w:hAnsi="PT Astra Serif" w:cs="Arial"/>
              </w:rPr>
              <w:t>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Выплата вознаграждения (комиссии) агентам за оказание агентских услуг в сфере размещения, обслуживания, вык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па, обмена и погашения государственных долговых обязательств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66402A9710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66402A9710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9018911,00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9018911,00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9018911,00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«Развитие иниц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ативного бюджетирования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138473034,94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инициативных проектов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6640572100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138473034,94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6640572100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138473034,94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89888563,34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7915800,00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7915800,00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81972763,34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66103751,82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15864911,50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4073,25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11866202,32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11386202,32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11386202,32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11386202,32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присвоению, подтве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ждению, пересмотру  кредитных рейти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гов Саратовской области и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ценных бумаг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54280672,95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Мобилизационная и вневойсковая подг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товка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54280672,95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54280672,95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54280672,95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9020051180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54280672,95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9020051180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54280672,95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293366,43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293366,43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201291,43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201291,43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201291,43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92075,00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92075,00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92075,00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92075,00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1039,30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1039,30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1039,30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1039,30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1039,30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1039,30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Обслуживание государственного и мун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 xml:space="preserve">ципального долга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880277219,79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Обслуживание государственного вну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реннего и муниципального долга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880277219,79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880277219,79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880277219,79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до</w:t>
            </w:r>
            <w:r w:rsidRPr="003D15FA">
              <w:rPr>
                <w:rFonts w:ascii="PT Astra Serif" w:hAnsi="PT Astra Serif" w:cs="Arial"/>
              </w:rPr>
              <w:t>л</w:t>
            </w:r>
            <w:r w:rsidRPr="003D15FA">
              <w:rPr>
                <w:rFonts w:ascii="PT Astra Serif" w:hAnsi="PT Astra Serif" w:cs="Arial"/>
              </w:rPr>
              <w:t>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880277219,79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Процентные платежи по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ному долгу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6640209710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836888044,63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Обслуживание государственного (мун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ципального) долга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6640209710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700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836888044,63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Проценты за рассрочку погашения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6640209740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21276765,48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Обслуживание государственного (мун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ципального) долга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6640209740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700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21276765,48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Проценты за рассрочку погашения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структурированной задолженности по бюджетному кредиту, предоставленному из федерального бюджета в целях пог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шения бюджетного кредита на пополн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ние остатков средств на счетах бюджетов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6640209750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4826000,00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Обслуживание государственного (мун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ципального) долга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6640209750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700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4826000,00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Обслуживание долговых обязательств области, связанных с использованием бюджетных кредитов, полученных из ф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дерального бюджета на финансовое обеспечение реализации инфраструкту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ных проектов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6640209760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15041095,89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Обслуживание государственного (мун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ципального) долга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6640209760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700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15041095,89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Обслуживание долговых обязательств области, связанных с использованием бюджетных кредитов, полученных из ф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дерального бюджета на строительство (реконструкцию), капитальный ремонт, ремонт и содержание автомобильных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рог общего пользования (за исключением автомобильных дорог федерального зн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чения), за счет средств областного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66402D9720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2245313,79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Обслуживание государственного (мун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ципального) долга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66402D9720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700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2245313,79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 общего х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6851609232,58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3498129000,00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3498129000,00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3498129000,00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 «Организация межбюджетных отношений с муниц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3498129000,00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6640170200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3498129000,00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6640170200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3498129000,00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дотации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1160836900,00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1077136900,00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1077136900,00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 «Организация межбюджетных отношений с муниц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1077136900,00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Дотации, связанные с особым режимом безопасного функционирования закр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тых административно-территориальных образований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6640150100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37735000,00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6640150100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37735000,00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Дотации на поддержку мер по обеспеч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нию сбалансированности местных бю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жетов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6640170300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657280100,00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6640170300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657280100,00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Дотации на компенсацию дополнительных расходов на повышение оплаты труда нек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торых категорий работников муниципал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ных учреждений в связи с увеличением м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6640170700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182121800,00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6640170700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182121800,00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Дотации на частичную компенсацию расходов, связанных с выплатой зарабо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ной платы, финансовое обеспечение к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торой осуществляется за счет средств местных бюджетов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6640170800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6640170800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межбюджетных тран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фертов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межбюджетных тран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фертов местным бюджетам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Дотации на премирование победителей Всероссийского конкурса «Лучшая м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ниципальная практика»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9610053990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9610053990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Прочие межбюджетные трансферты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щего характера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2192643332,58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2177835798,18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2177835798,18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 «Организация межбюджетных отношений с муниц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2177835798,18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сохранения достигнутых показателей повышения оплаты труда отдельных категорий работников бю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жетной сферы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6640172500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1297723001,58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6640172500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1297723001,58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сохранения достигнутых показателей повышения оплаты труда отдельных категорий работников бю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жетной сферы (в части повышения опл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ты труда отдельным категориям работн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ков бюджетной сферы с 1 сентября 2022 года)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664017252Д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148829604,50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664017252Д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148829604,50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Исполнение государственных полномочий по расчету и предоставлению дотаций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селениям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81283192,10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81283192,10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Обеспечение надлежащего осуществл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полномочий по решению вопросов местного значения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6640179200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6640179200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межбюджетных тран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фертов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14807534,40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межбюджетных тран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фертов местным бюджетам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14807534,40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9610079330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14807534,40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9610079330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14807534,40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Управление по взаимодействию с пр</w:t>
            </w:r>
            <w:r w:rsidRPr="003D15FA">
              <w:rPr>
                <w:rFonts w:ascii="PT Astra Serif" w:hAnsi="PT Astra Serif" w:cs="Arial"/>
                <w:b/>
                <w:bCs/>
              </w:rPr>
              <w:t>а</w:t>
            </w:r>
            <w:r w:rsidRPr="003D15FA">
              <w:rPr>
                <w:rFonts w:ascii="PT Astra Serif" w:hAnsi="PT Astra Serif" w:cs="Arial"/>
                <w:b/>
                <w:bCs/>
              </w:rPr>
              <w:t>воохранительными органами и прот</w:t>
            </w:r>
            <w:r w:rsidRPr="003D15FA">
              <w:rPr>
                <w:rFonts w:ascii="PT Astra Serif" w:hAnsi="PT Astra Serif" w:cs="Arial"/>
                <w:b/>
                <w:bCs/>
              </w:rPr>
              <w:t>и</w:t>
            </w:r>
            <w:r w:rsidRPr="003D15FA">
              <w:rPr>
                <w:rFonts w:ascii="PT Astra Serif" w:hAnsi="PT Astra Serif" w:cs="Arial"/>
                <w:b/>
                <w:bCs/>
              </w:rPr>
              <w:t>водействию коррупции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43321628,72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43321473,72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1768189,68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1768189,68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1768189,68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полномочий по составл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нию (изменению) списков кандидатов в присяжные заседатели федеральных 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дов общей юрисдикции в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9020051200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1768189,68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9020051200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1768189,68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41553284,04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«Профилактика правонаруш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терроризма, экстремизма и против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действие незаконному обороту наркот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17744981,10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«Профилактика правонар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17374981,10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«Осуществление ГУ МВД Российской Федерации по С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ратовской области полномочий по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ставлению протоколов об администр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тивных правонарушениях, предусмо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ренных Законом Саратовской области от 29 июля 2009 года № 104-ЗСО «Об адм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нистративных правонарушениях на те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ритории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1236400,00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Субвенции федеральному бюджету на осуществление части переданных полн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6510957010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1236400,00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6510957010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1236400,00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участковых пунктов полиции необход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мой оргтехникой»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16138581,10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65112V0000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16138581,10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65112V0000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16138581,10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«Противодействие ко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рупции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ных правонарушений, выявления корру</w:t>
            </w:r>
            <w:r w:rsidRPr="003D15FA">
              <w:rPr>
                <w:rFonts w:ascii="PT Astra Serif" w:hAnsi="PT Astra Serif" w:cs="Arial"/>
                <w:spacing w:val="-6"/>
              </w:rPr>
              <w:t>п</w:t>
            </w:r>
            <w:r w:rsidRPr="003D15FA">
              <w:rPr>
                <w:rFonts w:ascii="PT Astra Serif" w:hAnsi="PT Astra Serif" w:cs="Arial"/>
                <w:spacing w:val="-6"/>
              </w:rPr>
              <w:t>ционных сфер деятельности, подготовка сводного отчета»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6540100000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65401V0000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65401V0000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23270579,45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23270579,45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23270579,45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23067271,11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203308,34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537723,49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537723,49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537723,49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537723,49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lastRenderedPageBreak/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006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lastRenderedPageBreak/>
              <w:t>Министерство экономического разв</w:t>
            </w:r>
            <w:r w:rsidRPr="003D15FA">
              <w:rPr>
                <w:rFonts w:ascii="PT Astra Serif" w:hAnsi="PT Astra Serif" w:cs="Arial"/>
                <w:b/>
                <w:bCs/>
              </w:rPr>
              <w:t>и</w:t>
            </w:r>
            <w:r w:rsidRPr="003D15FA">
              <w:rPr>
                <w:rFonts w:ascii="PT Astra Serif" w:hAnsi="PT Astra Serif" w:cs="Arial"/>
                <w:b/>
                <w:bCs/>
              </w:rPr>
              <w:t>тия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980233700,63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663432667,28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663432667,28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экономического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523472784,75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«Стратегическое план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рование и оперативное управление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ально-экономическим развитием реги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1799791,00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«Статистическое обеспечение исполнительных органов обл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1799791,00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58101V0000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1799791,00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58101V0000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1799791,00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«Сокращение админ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стративных барьеров, повышение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ступности государственных услуг»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521672993,75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5850400000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521672993,75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5850404100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521672993,75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5850404100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521672993,75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1260807,14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«Повышение эффективн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сти деятельности исполнительных, закон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дательного и иных государственных орг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нов Саратовской области за счет использ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1260807,14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«Формирование и обеспечение функционирования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мационно-технологической инфрастру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959097,03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959097,03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959097,03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 по технической защите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формации,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 xml:space="preserve">ную тайну, и информации ограниченного </w:t>
            </w:r>
            <w:r w:rsidRPr="003D15FA">
              <w:rPr>
                <w:rFonts w:ascii="PT Astra Serif" w:hAnsi="PT Astra Serif" w:cs="Arial"/>
              </w:rPr>
              <w:lastRenderedPageBreak/>
              <w:t>доступа, не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301710,11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301710,11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301710,11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136061975,92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136061975,92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136061975,92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133653932,56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2408043,36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2637099,47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2637099,47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2637099,47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2637099,47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316641933,35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316641933,35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экономического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224163616,58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«Развитие инвестиционной, внешнеэкономической деятельности, ме</w:t>
            </w:r>
            <w:r w:rsidRPr="003D15FA">
              <w:rPr>
                <w:rFonts w:ascii="PT Astra Serif" w:hAnsi="PT Astra Serif" w:cs="Arial"/>
                <w:spacing w:val="-6"/>
              </w:rPr>
              <w:t>ж</w:t>
            </w:r>
            <w:r w:rsidRPr="003D15FA">
              <w:rPr>
                <w:rFonts w:ascii="PT Astra Serif" w:hAnsi="PT Astra Serif" w:cs="Arial"/>
                <w:spacing w:val="-6"/>
              </w:rPr>
              <w:t>дународного сотрудничества и межреги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15446904,69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участия области в приоритетных 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5821400000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15424359,69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58214V0000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15424359,69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58214V0000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15424359,69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 xml:space="preserve">Основное мероприятие «Формирование единого информационного пространства </w:t>
            </w:r>
            <w:r w:rsidRPr="003D15FA">
              <w:rPr>
                <w:rFonts w:ascii="PT Astra Serif" w:hAnsi="PT Astra Serif" w:cs="Arial"/>
                <w:spacing w:val="-6"/>
              </w:rPr>
              <w:lastRenderedPageBreak/>
              <w:t>Саратовской области в сфере инвестицио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ной деятельности, обеспечение его функц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онирования»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22545,00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22545,00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22545,00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малого и сре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него предпринимательства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208646711,89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«Субсидия бю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жетам муниципальных районов области на обеспечение деятельности муниц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пальных бизнес-инкубаторов»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бизнес-инкубаторов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5830171100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5830171100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ежегодного областного конкурса среди субъектов малого и среднего предприн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мательства «Предприниматель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губернии»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5831600000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58316V0000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58316V0000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«Возмещение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трат в связи с оказанием областным би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нес-инкубатором услуг субъектам малого предпринимательства»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5833800000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15930000,00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5833843100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15930000,00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5833843100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15930000,00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«Возмещение ч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затрат субъектам малого и среднего предпринимательства на развитие лизи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га основных средств»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5834100000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части затрат субъектам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5834143110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5834143110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«Создание благоприя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ных условий для осуществления деятел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ности самозанятыми гражданами»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9579591,85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поддержка малого и сре</w:t>
            </w:r>
            <w:r w:rsidRPr="003D15FA">
              <w:rPr>
                <w:rFonts w:ascii="PT Astra Serif" w:hAnsi="PT Astra Serif" w:cs="Arial"/>
                <w:spacing w:val="-6"/>
              </w:rPr>
              <w:t>д</w:t>
            </w:r>
            <w:r w:rsidRPr="003D15FA">
              <w:rPr>
                <w:rFonts w:ascii="PT Astra Serif" w:hAnsi="PT Astra Serif" w:cs="Arial"/>
                <w:spacing w:val="-6"/>
              </w:rPr>
              <w:t>него предпринимательства, а также физич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ских лиц, применяющих специальный налоговый режим «Налог на професси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нальный доход», в субъектах Российской Федерации (финансовое обеспечение затрат на развитие Центра поддержки предприн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мательства в целях оказания комплекса и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lastRenderedPageBreak/>
              <w:t>формационно-консультационных и образ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583I25527N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7538775,52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583I25527N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7538775,52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альный налоговый режим «Налог на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фессиональный доход», в субъектах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 (поддержка деятел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ности организаций, образующих инфр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информац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онно-консультационных услуг самозан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тым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583I25527Q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2040816,33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583I25527Q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2040816,33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26525316,34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альный налоговый режим «Налог на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фессиональный доход», в субъектах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 (финансовое обесп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чение затрат на развитие Центра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583I45527Ж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8735918,37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583I45527Ж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8735918,37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альный налоговый режим «Налог на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фессиональный доход», в субъектах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 (предоставление су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сидий (грантов) субъектам малого и среднего предпринимательства, вкл</w:t>
            </w:r>
            <w:r w:rsidRPr="003D15FA">
              <w:rPr>
                <w:rFonts w:ascii="PT Astra Serif" w:hAnsi="PT Astra Serif" w:cs="Arial"/>
              </w:rPr>
              <w:t>ю</w:t>
            </w:r>
            <w:r w:rsidRPr="003D15FA">
              <w:rPr>
                <w:rFonts w:ascii="PT Astra Serif" w:hAnsi="PT Astra Serif" w:cs="Arial"/>
              </w:rPr>
              <w:t>ченным в реестр социальных предприн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мателей, или субъектам малого и средн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го предпринимательства, созданным ф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зическими лицами в возрасте до 25 лет включительно)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583I45527У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9133061,23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583I45527У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9133061,23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поддержка малого и сре</w:t>
            </w:r>
            <w:r w:rsidRPr="003D15FA">
              <w:rPr>
                <w:rFonts w:ascii="PT Astra Serif" w:hAnsi="PT Astra Serif" w:cs="Arial"/>
                <w:spacing w:val="-6"/>
              </w:rPr>
              <w:t>д</w:t>
            </w:r>
            <w:r w:rsidRPr="003D15FA">
              <w:rPr>
                <w:rFonts w:ascii="PT Astra Serif" w:hAnsi="PT Astra Serif" w:cs="Arial"/>
                <w:spacing w:val="-6"/>
              </w:rPr>
              <w:t>него предпринимательства, а также физич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ских лиц, применяющих специальный налоговый режим «Налог на професси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нальный доход», в субъектах Российской Федерации (поддержка деятельности орг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низаций, образующих инфраструктуру по</w:t>
            </w:r>
            <w:r w:rsidRPr="003D15FA">
              <w:rPr>
                <w:rFonts w:ascii="PT Astra Serif" w:hAnsi="PT Astra Serif" w:cs="Arial"/>
                <w:spacing w:val="-6"/>
              </w:rPr>
              <w:t>д</w:t>
            </w:r>
            <w:r w:rsidRPr="003D15FA">
              <w:rPr>
                <w:rFonts w:ascii="PT Astra Serif" w:hAnsi="PT Astra Serif" w:cs="Arial"/>
                <w:spacing w:val="-6"/>
              </w:rPr>
              <w:t>держки малого и среднего предприним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тельства в области ремесел и народных х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дожественных промыслов, в целях оказания комплекса услуг, направленных на вовл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чение в предпринимательскую деятел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ность граждан, желающих вести бизнес, начинающих и действующих предприним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телей в рамках Центра «Мой бизнес»)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583I45527Ш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4591836,74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583I45527Ш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4591836,74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ственных промыслов, в целях оказания комплекса услуг, направленных на 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влечение в предпринимательскую де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тельность граждан, желающих вести би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нес, начинающих и действующих пре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принимателей в рамках Центра «Мой бизнес» (в рамках достижения соотве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583I4U527Ш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4064500,00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583I4U527Ш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4064500,00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135615303,70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поддержка малого и сре</w:t>
            </w:r>
            <w:r w:rsidRPr="003D15FA">
              <w:rPr>
                <w:rFonts w:ascii="PT Astra Serif" w:hAnsi="PT Astra Serif" w:cs="Arial"/>
                <w:spacing w:val="-6"/>
              </w:rPr>
              <w:t>д</w:t>
            </w:r>
            <w:r w:rsidRPr="003D15FA">
              <w:rPr>
                <w:rFonts w:ascii="PT Astra Serif" w:hAnsi="PT Astra Serif" w:cs="Arial"/>
                <w:spacing w:val="-6"/>
              </w:rPr>
              <w:t>него предпринимательства, а также физич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ских лиц, применяющих специальный налоговый режим «Налог на професси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нальный доход», в субъектах Российской Федерации (финансовое обеспечение затрат на развитие Регионального центра инжин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583I55527Ц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10714285,72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583I55527Ц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10714285,72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альный налоговый режим «Налог на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фессиональный доход», в субъектах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lastRenderedPageBreak/>
              <w:t>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583I55527Э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67903673,47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583I55527Э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67903673,47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поддержка малого и сре</w:t>
            </w:r>
            <w:r w:rsidRPr="003D15FA">
              <w:rPr>
                <w:rFonts w:ascii="PT Astra Serif" w:hAnsi="PT Astra Serif" w:cs="Arial"/>
                <w:spacing w:val="-6"/>
              </w:rPr>
              <w:t>д</w:t>
            </w:r>
            <w:r w:rsidRPr="003D15FA">
              <w:rPr>
                <w:rFonts w:ascii="PT Astra Serif" w:hAnsi="PT Astra Serif" w:cs="Arial"/>
                <w:spacing w:val="-6"/>
              </w:rPr>
              <w:t>него предпринимательства, а также физич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ских лиц, применяющих специальный налоговый режим «Налог на професси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нальный доход», в субъектах Российской Федерации (финансовое обеспечение затрат на развитие Центра поддержки предприн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583I55527Ю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6168673,47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583I55527Ю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6168673,47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альный налоговый режим «Налог на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фессиональный доход», в субъектах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 (поддержка деятел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ности организаций, образующих инфр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структуру поддержки экспортно орие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тированных субъектов малого и среднего предпринимательства)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583I55527Я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45731428,58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583I55527Я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45731428,58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583I5U5274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5090915,93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583I5U5274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5090915,93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Взнос в уставный капитал АО «Гара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тийный фонд для субъектов малого пре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583I5U527И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6326,53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583I5U527И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6326,53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«Развитие оптовой и ро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ничной торговли, общественного питания и бытовых услуг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торжественного мероприятия, посвяще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ного Дню работника торговли»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5840700000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58407V0000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58407V0000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92478316,77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ственная поддержка промышленных предприятий обрабатывающих прои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водств»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92478316,77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«Создание и ра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витие организаций, осуществляющих финансовую поддержку промышленных предприятий, реализующих инвестиц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онные проекты»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6781700000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Субсидия некоммерческой организации «Фонд развития промышленности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6781784800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6781784800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«Поддержка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ектов развития промышленности и разв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тие инфраструктуры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6781900000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35020640,00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Софинансирование расходных обяз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тельств субъектов Российской Федер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ции, возникающих при реализации рег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ональных программ развития промы</w:t>
            </w:r>
            <w:r w:rsidRPr="003D15FA">
              <w:rPr>
                <w:rFonts w:ascii="PT Astra Serif" w:hAnsi="PT Astra Serif" w:cs="Arial"/>
              </w:rPr>
              <w:t>ш</w:t>
            </w:r>
            <w:r w:rsidRPr="003D15FA">
              <w:rPr>
                <w:rFonts w:ascii="PT Astra Serif" w:hAnsi="PT Astra Serif" w:cs="Arial"/>
              </w:rPr>
              <w:t>ленности (докапитализация региональн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фонда развития промышленности С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ратовской области)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67819R5931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35020640,00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67819R5931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35020640,00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«Реализация допо</w:t>
            </w:r>
            <w:r w:rsidRPr="003D15FA">
              <w:rPr>
                <w:rFonts w:ascii="PT Astra Serif" w:hAnsi="PT Astra Serif" w:cs="Arial"/>
                <w:spacing w:val="-6"/>
              </w:rPr>
              <w:t>л</w:t>
            </w:r>
            <w:r w:rsidRPr="003D15FA">
              <w:rPr>
                <w:rFonts w:ascii="PT Astra Serif" w:hAnsi="PT Astra Serif" w:cs="Arial"/>
                <w:spacing w:val="-6"/>
              </w:rPr>
              <w:t>нительных мероприятий по финансовому обеспечению деятельности (докапитализ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ции) регионального фонда развития 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мышленности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6782000000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53857676,77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Софинансирование расходных обяз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тельств субъектов Российской Федер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ции, возникающих при реализации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полнительных мероприятий по финанс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вому обеспечению деятельности (докап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тализации) региональных фондов разв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тия промышленности, за счет средств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зервного фонда Правительства 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67820RП030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53857676,77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67820RП030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53857676,77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Управление ветеринарии Правител</w:t>
            </w:r>
            <w:r w:rsidRPr="003D15FA">
              <w:rPr>
                <w:rFonts w:ascii="PT Astra Serif" w:hAnsi="PT Astra Serif" w:cs="Arial"/>
                <w:b/>
                <w:bCs/>
              </w:rPr>
              <w:t>ь</w:t>
            </w:r>
            <w:r w:rsidRPr="003D15FA">
              <w:rPr>
                <w:rFonts w:ascii="PT Astra Serif" w:hAnsi="PT Astra Serif" w:cs="Arial"/>
                <w:b/>
                <w:bCs/>
              </w:rPr>
              <w:t>ства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485432510,25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485416410,25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457051408,74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ственной продукции, сырья и продовол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435733330,64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отраслей агр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промышленного комплекса, обеспечив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ющих ускоренное импортозамещение 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новных видов сельскохозяйственной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2827011,64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«Проведение противоэп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зоотических мероприятий»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5Г105М0000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5Г105М0000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234980,00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5Г106М0000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234980,00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5Г106М0000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234980,00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lastRenderedPageBreak/>
              <w:t>рального проекта «Экспорт продукции агропромышленного комплекса»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5Г1T200000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2354031,64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Государственная поддержка аккредит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 ветеринарных лабораторий в наци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нальной системе аккредитации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5Г1T252510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2354031,64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5Г1T252510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2354031,64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ственной продукции, сырья и продовол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432906319,00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«Оказание ветеринарных услуг и проведение мероприятий по пр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дупреждению и ликвидации болезней животных и их лечению»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423041500,00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5Г40604100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423041500,00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5Г40604100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423041500,00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«Осуществление деятел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ности по обращению с животными без владельцев»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5Г41000000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9864819,00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грантов в форме субс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дий на организацию деятельности пр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ютов для животных без владельцев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5Г41014140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8866900,00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5Г41014140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8866900,00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5Г41014150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997919,00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5Г41014150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997919,00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3544486,00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3544486,00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3544486,00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3544486,00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3544486,00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межбюджетных тран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фертов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17773592,10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межбюджетных тран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фертов местным бюджетам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17773592,10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Осуществление органами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 отдельных государственных полномочий по организации проведения мероприятий при осуществлении де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тельности по обращению с животными без владельцев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9610077130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17773592,10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9610077130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17773592,10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28365001,51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27638626,03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27638626,03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27638626,03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27188618,83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449757,20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726375,48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726375,48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726375,48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726375,48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Министерство сельского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3750876040,26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16994500,00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16994500,00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Государственная программа Саратовской области «Развитие сельского хозяйства и </w:t>
            </w:r>
            <w:r w:rsidRPr="003D15FA">
              <w:rPr>
                <w:rFonts w:ascii="PT Astra Serif" w:hAnsi="PT Astra Serif" w:cs="Arial"/>
              </w:rPr>
              <w:lastRenderedPageBreak/>
              <w:t>регулирование рынков сельскохозя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ственной продукции, сырья и продовол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16994500,00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ственной продукции, сырья и продовол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16994500,00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«Оказание услуг по админ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стративно-хозяйственному и архивному обслуживанию исполнительных органов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16994500,00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16994500,00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16994500,00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3681692560,52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3587703083,39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ственной продукции, сырья и продовол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3584870892,65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отраслей агр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промышленного комплекса, обеспечив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ющих ускоренное импортозамещение 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новных видов сельскохозяйственной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2268116711,25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«Развитие товарной акв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1019219,05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5Г10282100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1019219,05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5Г10282100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1019219,05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«Развитие птицеводства»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части затрат, связанных с развитием птицеводства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5Г10383600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5Г10383600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«Возмещение части затрат на уплату процентов по инвестиционным кр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дитам (займам) в агропромышленном ко</w:t>
            </w:r>
            <w:r w:rsidRPr="003D15FA">
              <w:rPr>
                <w:rFonts w:ascii="PT Astra Serif" w:hAnsi="PT Astra Serif" w:cs="Arial"/>
                <w:spacing w:val="-6"/>
              </w:rPr>
              <w:t>м</w:t>
            </w:r>
            <w:r w:rsidRPr="003D15FA">
              <w:rPr>
                <w:rFonts w:ascii="PT Astra Serif" w:hAnsi="PT Astra Serif" w:cs="Arial"/>
                <w:spacing w:val="-6"/>
              </w:rPr>
              <w:t>плексе»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15010526,32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Возмещение части затрат на уплату проце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5Г107R4330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15010526,32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5Г107R4330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15010526,32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«Возмещение части пр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мых понесенных затрат на создание и (или) модернизацию объектов агропр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мышленного комплекса»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126647312,95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Возмещение части прямых понесенных затрат на создание и (или) модернизацию </w:t>
            </w:r>
            <w:r w:rsidRPr="003D15FA">
              <w:rPr>
                <w:rFonts w:ascii="PT Astra Serif" w:hAnsi="PT Astra Serif" w:cs="Arial"/>
              </w:rPr>
              <w:lastRenderedPageBreak/>
              <w:t>объектов агропромышленного комплекса за счет средств резервного фонда Прав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5Г108R472F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126647312,95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5Г108R472F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126647312,95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«Стимулирование развития приоритетных подотраслей агропромы</w:t>
            </w:r>
            <w:r w:rsidRPr="003D15FA">
              <w:rPr>
                <w:rFonts w:ascii="PT Astra Serif" w:hAnsi="PT Astra Serif" w:cs="Arial"/>
              </w:rPr>
              <w:t>ш</w:t>
            </w:r>
            <w:r w:rsidRPr="003D15FA">
              <w:rPr>
                <w:rFonts w:ascii="PT Astra Serif" w:hAnsi="PT Astra Serif" w:cs="Arial"/>
              </w:rPr>
              <w:t>ленного комплекса и развитие малых форм хозяйствования»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399498764,05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Стимулирование развития приоритетных подотраслей агропромышленного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плекса и развитие малых форм 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ствования (возмещение части затрат на закладку и уход за многолетними наса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дениями, включая питомники)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5Г109R5021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132263370,79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5Г109R5021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132263370,79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Стимулирование развития приоритетных подотраслей агропромышленного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плекса и развитие малых форм 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ствования (грантовая поддержка сельск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хозяйственных потребительских кооп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ративов для развития материально-технической базы)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5Г109R5026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5Г109R5026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Стимулирование развития приоритетных подотраслей агропромышленного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плекса и развитие малых форм 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ствования (возмещение части затрат на обеспечение прироста собственного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изводства молока)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5Г109R502Г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5Г109R502Г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Стимулирование развития приоритетных подотраслей агропромышленного компле</w:t>
            </w:r>
            <w:r w:rsidRPr="003D15FA">
              <w:rPr>
                <w:rFonts w:ascii="PT Astra Serif" w:hAnsi="PT Astra Serif" w:cs="Arial"/>
                <w:spacing w:val="-6"/>
              </w:rPr>
              <w:t>к</w:t>
            </w:r>
            <w:r w:rsidRPr="003D15FA">
              <w:rPr>
                <w:rFonts w:ascii="PT Astra Serif" w:hAnsi="PT Astra Serif" w:cs="Arial"/>
                <w:spacing w:val="-6"/>
              </w:rPr>
              <w:t>са и развитие малых форм хозяйствования (грантовая поддержка на развитие семе</w:t>
            </w:r>
            <w:r w:rsidRPr="003D15FA">
              <w:rPr>
                <w:rFonts w:ascii="PT Astra Serif" w:hAnsi="PT Astra Serif" w:cs="Arial"/>
                <w:spacing w:val="-6"/>
              </w:rPr>
              <w:t>й</w:t>
            </w:r>
            <w:r w:rsidRPr="003D15FA">
              <w:rPr>
                <w:rFonts w:ascii="PT Astra Serif" w:hAnsi="PT Astra Serif" w:cs="Arial"/>
                <w:spacing w:val="-6"/>
              </w:rPr>
              <w:t>ных ферм и грант «Агропрогресс»)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5Г109R502Ж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181235393,26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5Г109R502Ж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181235393,26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«Поддержка сельскохозя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ственного производства по отдельным подотраслям растениеводства и животн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водства»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740614044,98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Поддержка сельскохозяйственного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изводства по отдельным подотраслям растениеводства и животноводства (во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мещение части затрат на поддержку со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ственного производства молока)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117701247,20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117701247,20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Поддержка сельскохозяйственного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изводства по отдельным подотраслям растениеводства и животноводства (по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держка племенного животноводства)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91011235,96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91011235,96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Поддержка сельскохозяйственного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изводства по отдельным подотраслям растениеводства и животноводства (во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lastRenderedPageBreak/>
              <w:t>мещение части затрат на поддержку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изводства сельскохозяйственными тов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ропроизводителями шерсти, полученной от тонкорунных и полутонкорунных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род овец, реализующими такую проду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цию перерабатывающим организациям, расположенным на территории 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Федерации)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1516853,94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1516853,94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Поддержка сельскохозяйственного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изводства по отдельным подотраслям растениеводства и животноводства (во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мещение части затрат сельскохозя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ственных товаропроизводителей на упл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ту страховой премии, начисленной по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говору сельскохозяйственного страхов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 в области растениеводства)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43146123,59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43146123,59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Поддержка сельскохозяйственного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изводства по отдельным подотраслям растениеводства и животноводства (во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мещение части затрат сельскохозя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ственных товаропроизводителей на упл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ту страховой премии, начисленной по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говору сельскохозяйственного страхов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 в области животноводства)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Поддержка сельскохозяйственного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изводства по отдельным подотраслям растениеводства и животноводства (по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держка отдельных подотраслей растени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водства)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307800382,03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307800382,03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Поддержка сельскохозяйственного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изводства по отдельным подотраслям растениеводства и животноводства (во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мещение части затрат на содержание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точного товарного поголовья крупного рогатого скота специализированных мя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ных пород)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A1266D" w:rsidRPr="003D15FA" w:rsidRDefault="00A1266D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84269662,93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84269662,93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Поддержка сельскохозяйственного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изводства по отдельным подотраслям растениеводства и животноводства (во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мещение части затрат на содержание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5Г110R508Г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40168539,33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5Г110R508Г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40168539,33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 для достижения показателей результативности по повышению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дуктивности в молочном скотоводстве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5Г110W5082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5Г110W5082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Мероприятие «Осуществление компе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сации предприятиям хлебопекарной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мышленности части затрат на произво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ство и реализацию произведенных и ре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лизованных хлеба и хлебобулочных и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делий»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52125612,57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Компенсация предприятиям хлебопека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ной промышленности части затрат на производство и реализацию произведе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и реализованных хлеба и хлебоб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лочных изделий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5Г112R7870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52125612,57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5Г112R7870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52125612,57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«Возмещение производ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859278782,35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5Г114R3680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433377192,19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5Г114R3680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433377192,19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5Г114R368F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425901590,16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5Г114R368F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425901590,16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«Акселерация субъе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тов малого и среднего предпринимател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5Г1I500000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64922448,98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Создание системы поддержки фермеров и развитие сельской кооперации (предоста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ление грантов «Агростартап» в форме су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сидий)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5Г1I554801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40914285,72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5Г1I554801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40914285,72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системы поддержки фермеров и развитие сельской кооперации (возм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щение части понесенных затрат сельск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хозяйственными потребительскими к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оперативами)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5Г1I554802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21008163,27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5Г1I554802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21008163,27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системы поддержки фермеров и развитие сельской кооперации (ос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ществление деятельности центра комп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5Г1I554803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2448979,59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5Г1I554803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2448979,59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Финансовое обеспечение затрат на ос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ществление деятельности центра компете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ций в сфере сельскохозяйственной кооп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рации и поддержки фермеров (в рамках д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lastRenderedPageBreak/>
              <w:t>стижения соответствующих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5Г1I5U4803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551020,40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5Г1I5U4803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551020,40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ственной продукции, сырья и продовол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44290729,24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«Оказание услуг по организ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ции реализации сельскохозяйственной 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дукции и информационно-консультацион</w:t>
            </w:r>
            <w:r w:rsidR="00A1266D" w:rsidRPr="003D15FA">
              <w:rPr>
                <w:rFonts w:ascii="PT Astra Serif" w:hAnsi="PT Astra Serif" w:cs="Arial"/>
                <w:spacing w:val="-6"/>
              </w:rPr>
              <w:softHyphen/>
            </w:r>
            <w:r w:rsidRPr="003D15FA">
              <w:rPr>
                <w:rFonts w:ascii="PT Astra Serif" w:hAnsi="PT Astra Serif" w:cs="Arial"/>
                <w:spacing w:val="-6"/>
              </w:rPr>
              <w:t>ному обеспечению агропромышленного комплекса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38700679,60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38700679,60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38700679,60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«Проведение выставок, с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минаров, конкурсов, презентаций»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5499999,64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5Г403М0000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5499999,64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5Г403М0000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5499999,64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5Г408М0000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5Г408М0000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1272463452,16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«Проведение гидромели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ративных, культуртехнических, агрол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сомелиоративных и фитомелиоративных мероприятий, а также мероприятий в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ласти известкования кислых почв на пашне»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5Г50100000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897752838,83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Проведение гидромелиоративных, кул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вания кислых почв на пашне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5Г501R5980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897752838,83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5Г501R5980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897752838,83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«Подготовка проектов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жевания земельных участков и на пров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дение кадастровых работ»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5Г50200000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2624624,63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Подготовка проектов межевания земел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участков и на проведение кадастр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вых работ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5Г502R5990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2624624,63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5Г502R5990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2624624,63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5Г5T200000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372085988,70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мероприятий в области мели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рации земель сельскохозяйственного назн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чения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5Г5T255680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372085988,70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5Г5T255680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372085988,70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213674,00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рынка труда (кадрового потенциала) на сельских те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риториях»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213674,00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Ведомственный проект «Содействие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нятости сельского населения»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213674,00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изводителей по заключенным с работн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ками ученическим договорам и по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ключенным договорам о целевом обуч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нии с гражданами Российской Федер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ции, проходящими профессиональное обучение по сельскохозяйственным 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циальностям)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70201R5763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213674,00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70201R5763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213674,00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2618516,74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2618516,74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2582603,74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2582603,74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35913,00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35913,00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Прикладные научные исследования в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ласти национальной экономики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ственной продукции, сырья и продовол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Подпрограмма «Обеспечение реализации государственной программы Саратовской </w:t>
            </w:r>
            <w:r w:rsidRPr="003D15FA">
              <w:rPr>
                <w:rFonts w:ascii="PT Astra Serif" w:hAnsi="PT Astra Serif" w:cs="Arial"/>
              </w:rPr>
              <w:lastRenderedPageBreak/>
              <w:t>области «Развитие сельского хозяйства и регулирование рынков сельскохозя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ственной продукции, сырья и продовол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Мероприятие «Разработка приоритетных научных исследований»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5Г404М0000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5Г404М0000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91789477,13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971691,53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«Повышение эффективн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сти деятельности исполнительных, закон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дательного и иных государственных орг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нов Саратовской области за счет использ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971691,53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«Формирование и обеспечение функционирования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мационно-технологической инфрастру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833291,53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833291,53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833291,53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 по технической защите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формации,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тайну, и информации ограниченного доступа, не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138400,00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138400,00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138400,00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88912146,95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88912146,95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88912146,95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86622755,98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2289390,97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1905638,65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264462,14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264462,14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264462,14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1641176,51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1641176,51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1641176,51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29531124,00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5615919,00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5615919,00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«Создание и развитие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5615919,00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7030200000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5615919,00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70302R5766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5615919,00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70302R5766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5615919,00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23915205,00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23915205,00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23915205,00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8"/>
              </w:rPr>
            </w:pPr>
            <w:r w:rsidRPr="003D15FA">
              <w:rPr>
                <w:rFonts w:ascii="PT Astra Serif" w:hAnsi="PT Astra Serif" w:cs="Arial"/>
                <w:spacing w:val="-8"/>
              </w:rPr>
              <w:t>Ведомственный проект «Развитие жилищн</w:t>
            </w:r>
            <w:r w:rsidRPr="003D15FA">
              <w:rPr>
                <w:rFonts w:ascii="PT Astra Serif" w:hAnsi="PT Astra Serif" w:cs="Arial"/>
                <w:spacing w:val="-8"/>
              </w:rPr>
              <w:t>о</w:t>
            </w:r>
            <w:r w:rsidRPr="003D15FA">
              <w:rPr>
                <w:rFonts w:ascii="PT Astra Serif" w:hAnsi="PT Astra Serif" w:cs="Arial"/>
                <w:spacing w:val="-8"/>
              </w:rPr>
              <w:t>го строительства на сельских территориях и повышение уровня благоустройства дом</w:t>
            </w:r>
            <w:r w:rsidRPr="003D15FA">
              <w:rPr>
                <w:rFonts w:ascii="PT Astra Serif" w:hAnsi="PT Astra Serif" w:cs="Arial"/>
                <w:spacing w:val="-8"/>
              </w:rPr>
              <w:t>о</w:t>
            </w:r>
            <w:r w:rsidRPr="003D15FA">
              <w:rPr>
                <w:rFonts w:ascii="PT Astra Serif" w:hAnsi="PT Astra Serif" w:cs="Arial"/>
                <w:spacing w:val="-8"/>
              </w:rPr>
              <w:t>владений»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23915205,00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Обеспечение комплексного развития сел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ских территорий (обустройство объектами инженерной инфраструктуры и благ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устройство площадок, расположенных на сельских территориях, под компактную ж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лищную застройку)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70101R5762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23915205,00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70101R5762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23915205,00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4119286,00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4119286,00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10"/>
              </w:rPr>
            </w:pPr>
            <w:r w:rsidRPr="003D15FA">
              <w:rPr>
                <w:rFonts w:ascii="PT Astra Serif" w:hAnsi="PT Astra Serif" w:cs="Arial"/>
                <w:spacing w:val="-10"/>
              </w:rPr>
              <w:t>Государственная программа Саратовской о</w:t>
            </w:r>
            <w:r w:rsidRPr="003D15FA">
              <w:rPr>
                <w:rFonts w:ascii="PT Astra Serif" w:hAnsi="PT Astra Serif" w:cs="Arial"/>
                <w:spacing w:val="-10"/>
              </w:rPr>
              <w:t>б</w:t>
            </w:r>
            <w:r w:rsidRPr="003D15FA">
              <w:rPr>
                <w:rFonts w:ascii="PT Astra Serif" w:hAnsi="PT Astra Serif" w:cs="Arial"/>
                <w:spacing w:val="-10"/>
              </w:rPr>
              <w:t>ласти «Комплексное развитие сельских те</w:t>
            </w:r>
            <w:r w:rsidRPr="003D15FA">
              <w:rPr>
                <w:rFonts w:ascii="PT Astra Serif" w:hAnsi="PT Astra Serif" w:cs="Arial"/>
                <w:spacing w:val="-10"/>
              </w:rPr>
              <w:t>р</w:t>
            </w:r>
            <w:r w:rsidRPr="003D15FA">
              <w:rPr>
                <w:rFonts w:ascii="PT Astra Serif" w:hAnsi="PT Astra Serif" w:cs="Arial"/>
                <w:spacing w:val="-10"/>
              </w:rPr>
              <w:t>риторий»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4119286,00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рынка труда (кадрового потенциала) на сельских те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риториях»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4119286,00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Ведомственный проект «Содействие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нятости сельского населения»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4119286,00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изводителей, связанных с оплатой труда и проживанием студентов – граждан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хождения производственной практики)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70201R5764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4119286,00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70201R5764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4119286,00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18538569,74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18538469,74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ственной продукции, сырья и продовол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ственной продукции, сырья и продовол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«Государственная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держка кадрового потенциала агропр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мышленного комплекса Саратовской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единовременной дене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ной выплаты молодым специалистам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5Г407Б4600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5Г407Б4600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8528469,74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8528469,74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8"/>
              </w:rPr>
            </w:pPr>
            <w:r w:rsidRPr="003D15FA">
              <w:rPr>
                <w:rFonts w:ascii="PT Astra Serif" w:hAnsi="PT Astra Serif" w:cs="Arial"/>
                <w:spacing w:val="-8"/>
              </w:rPr>
              <w:t>Ведомственный проект «Развитие жилищн</w:t>
            </w:r>
            <w:r w:rsidRPr="003D15FA">
              <w:rPr>
                <w:rFonts w:ascii="PT Astra Serif" w:hAnsi="PT Astra Serif" w:cs="Arial"/>
                <w:spacing w:val="-8"/>
              </w:rPr>
              <w:t>о</w:t>
            </w:r>
            <w:r w:rsidRPr="003D15FA">
              <w:rPr>
                <w:rFonts w:ascii="PT Astra Serif" w:hAnsi="PT Astra Serif" w:cs="Arial"/>
                <w:spacing w:val="-8"/>
              </w:rPr>
              <w:t>го строительства на сельских территориях и повышение уровня благоустройства дом</w:t>
            </w:r>
            <w:r w:rsidRPr="003D15FA">
              <w:rPr>
                <w:rFonts w:ascii="PT Astra Serif" w:hAnsi="PT Astra Serif" w:cs="Arial"/>
                <w:spacing w:val="-8"/>
              </w:rPr>
              <w:t>о</w:t>
            </w:r>
            <w:r w:rsidRPr="003D15FA">
              <w:rPr>
                <w:rFonts w:ascii="PT Astra Serif" w:hAnsi="PT Astra Serif" w:cs="Arial"/>
                <w:spacing w:val="-8"/>
              </w:rPr>
              <w:t>владений»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8528469,74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комплексного развития сельских территорий (улучшение ж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лищных условий граждан, проживающих на сельских территориях (предоставление гражданам социальных выплат на стро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тельство (приобретение) жилья))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70101R5761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8528469,74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70101R5761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8528469,74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009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Государственная инспекция по надз</w:t>
            </w:r>
            <w:r w:rsidRPr="003D15FA">
              <w:rPr>
                <w:rFonts w:ascii="PT Astra Serif" w:hAnsi="PT Astra Serif" w:cs="Arial"/>
                <w:b/>
                <w:bCs/>
              </w:rPr>
              <w:t>о</w:t>
            </w:r>
            <w:r w:rsidRPr="003D15FA">
              <w:rPr>
                <w:rFonts w:ascii="PT Astra Serif" w:hAnsi="PT Astra Serif" w:cs="Arial"/>
                <w:b/>
                <w:bCs/>
              </w:rPr>
              <w:t>ру за техническим состоянием сам</w:t>
            </w:r>
            <w:r w:rsidRPr="003D15FA">
              <w:rPr>
                <w:rFonts w:ascii="PT Astra Serif" w:hAnsi="PT Astra Serif" w:cs="Arial"/>
                <w:b/>
                <w:bCs/>
              </w:rPr>
              <w:t>о</w:t>
            </w:r>
            <w:r w:rsidRPr="003D15FA">
              <w:rPr>
                <w:rFonts w:ascii="PT Astra Serif" w:hAnsi="PT Astra Serif" w:cs="Arial"/>
                <w:b/>
                <w:bCs/>
              </w:rPr>
              <w:t>ходных машин и других видов техники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51630589,68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51619039,68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51619039,68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1040647,55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«Повышение эффекти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ности деятельности исполнительных,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конодательного и иных государственных органов Саратовской области за счет 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пользования информационно-коммуни</w:t>
            </w:r>
            <w:r w:rsidR="00A1266D" w:rsidRPr="003D15FA">
              <w:rPr>
                <w:rFonts w:ascii="PT Astra Serif" w:hAnsi="PT Astra Serif" w:cs="Arial"/>
              </w:rPr>
              <w:softHyphen/>
            </w:r>
            <w:r w:rsidRPr="003D15FA">
              <w:rPr>
                <w:rFonts w:ascii="PT Astra Serif" w:hAnsi="PT Astra Serif" w:cs="Arial"/>
              </w:rPr>
              <w:t>кационных технологий»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1040647,55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«Формирование и обеспечение функционирования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мационно-технологической инфрастру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611817,58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611817,58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611817,58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«Сопровождение ведомственных информационных 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428829,97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428829,97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428829,97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47292959,47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47292959,47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47218759,47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43189433,08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4029326,39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3285432,66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3285432,66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2223209,46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2223209,46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1062223,20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1062223,20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Министерство инвестиционной пол</w:t>
            </w:r>
            <w:r w:rsidRPr="003D15FA">
              <w:rPr>
                <w:rFonts w:ascii="PT Astra Serif" w:hAnsi="PT Astra Serif" w:cs="Arial"/>
                <w:b/>
                <w:bCs/>
              </w:rPr>
              <w:t>и</w:t>
            </w:r>
            <w:r w:rsidRPr="003D15FA">
              <w:rPr>
                <w:rFonts w:ascii="PT Astra Serif" w:hAnsi="PT Astra Serif" w:cs="Arial"/>
                <w:b/>
                <w:bCs/>
              </w:rPr>
              <w:t>тики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69607498,01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17893613,11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17893613,11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6968891,33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6968891,33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6968891,33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6948991,33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Обеспечение деятельности учреждений (оказание государственных услуг, выполн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10924721,78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10924721,78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10609665,98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315055,80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51673884,90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51673884,90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экономического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51673884,90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«Развитие инвестиционной, внешнеэкономической деятельности, ме</w:t>
            </w:r>
            <w:r w:rsidRPr="003D15FA">
              <w:rPr>
                <w:rFonts w:ascii="PT Astra Serif" w:hAnsi="PT Astra Serif" w:cs="Arial"/>
                <w:spacing w:val="-6"/>
              </w:rPr>
              <w:t>ж</w:t>
            </w:r>
            <w:r w:rsidRPr="003D15FA">
              <w:rPr>
                <w:rFonts w:ascii="PT Astra Serif" w:hAnsi="PT Astra Serif" w:cs="Arial"/>
                <w:spacing w:val="-6"/>
              </w:rPr>
              <w:t>дународного сотрудничества и межреги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51673884,90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ежегодного областного конкурса «Инв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стор года»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249989,90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249989,90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249989,90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«Формирование единого информационного пространства Саратовской области в сфере инвестиц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онной деятельности, обеспечение его функционирования»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52455,00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52455,00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52455,00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 на финансовое обеспечение затрат,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5824400000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Безвозмездный вклад в денежной форме в имущество хозяйственного общества, </w:t>
            </w:r>
            <w:r w:rsidRPr="003D15FA">
              <w:rPr>
                <w:rFonts w:ascii="PT Astra Serif" w:hAnsi="PT Astra Serif" w:cs="Arial"/>
              </w:rPr>
              <w:lastRenderedPageBreak/>
              <w:t>который не увеличивает уставный кап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тал общества,  на финансовое обеспеч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ние затрат, связанных с созданием инд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5824414860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5824414860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«Стимулирование  инвестиционной деятельности и повыш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ние инвестиционной привлекательности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5824600000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1371440,00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58246V0000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1371440,00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58246V0000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1371440,00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Управление специальных программ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012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18685747,26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18685747,26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18685747,26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18190322,13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18190322,13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18190322,13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18179900,29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10421,84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495425,13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495425,13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495425,13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lastRenderedPageBreak/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012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495425,13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lastRenderedPageBreak/>
              <w:t>Государственная жилищная инспе</w:t>
            </w:r>
            <w:r w:rsidRPr="003D15FA">
              <w:rPr>
                <w:rFonts w:ascii="PT Astra Serif" w:hAnsi="PT Astra Serif" w:cs="Arial"/>
                <w:b/>
                <w:bCs/>
              </w:rPr>
              <w:t>к</w:t>
            </w:r>
            <w:r w:rsidRPr="003D15FA">
              <w:rPr>
                <w:rFonts w:ascii="PT Astra Serif" w:hAnsi="PT Astra Serif" w:cs="Arial"/>
                <w:b/>
                <w:bCs/>
              </w:rPr>
              <w:t>ция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61054574,96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60922574,96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60922574,96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56524109,20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56524109,20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56524109,20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54630213,54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1792449,34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101446,32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межбюджетных тран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фертов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3160771,25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межбюджетных тран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фертов местным бюджетам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3160771,25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Осуществление органами местного сам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управления отдельных государственных полномочий по осуществлению регионал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ного государственного жилищного ко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троля (надзора) и регионального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ственного лицензионного контроля за ос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ществлением предпринимательской де</w:t>
            </w:r>
            <w:r w:rsidRPr="003D15FA">
              <w:rPr>
                <w:rFonts w:ascii="PT Astra Serif" w:hAnsi="PT Astra Serif" w:cs="Arial"/>
                <w:spacing w:val="-6"/>
              </w:rPr>
              <w:t>я</w:t>
            </w:r>
            <w:r w:rsidRPr="003D15FA">
              <w:rPr>
                <w:rFonts w:ascii="PT Astra Serif" w:hAnsi="PT Astra Serif" w:cs="Arial"/>
                <w:spacing w:val="-6"/>
              </w:rPr>
              <w:t>тельности по управлению многокварти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ными домами</w:t>
            </w:r>
          </w:p>
        </w:tc>
        <w:tc>
          <w:tcPr>
            <w:tcW w:w="709" w:type="dxa"/>
            <w:vAlign w:val="bottom"/>
          </w:tcPr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9610076510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3160771,25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9610076510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3160771,25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1237694,51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1150194,51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1150194,51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1150194,51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Уполномоченный по защите прав предпринимателей в Саратовской о</w:t>
            </w:r>
            <w:r w:rsidRPr="003D15FA">
              <w:rPr>
                <w:rFonts w:ascii="PT Astra Serif" w:hAnsi="PT Astra Serif" w:cs="Arial"/>
                <w:b/>
                <w:bCs/>
              </w:rPr>
              <w:t>б</w:t>
            </w:r>
            <w:r w:rsidRPr="003D15FA">
              <w:rPr>
                <w:rFonts w:ascii="PT Astra Serif" w:hAnsi="PT Astra Serif" w:cs="Arial"/>
                <w:b/>
                <w:bCs/>
              </w:rPr>
              <w:t>ласти и его аппарат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014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8639080,04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8633080,04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8633080,04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8633080,04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иных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органов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8633080,04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8633080,04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8557660,04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75420,00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Комитет по управлению имуществом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120615109,14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68455306,62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Прикладные научные исследования в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ласти общегосударственных вопросов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197880,00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197880,00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«Информационные техн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197880,00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Мероприятие «Проведение обследований имущественного комплекса государстве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ных учреждений, подведомственных мин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стерству здравоохранения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197880,00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197880,00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197880,00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68257426,62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экономического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17505460,00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«Развитие инвестиционной, внешнеэкономической деятельности, ме</w:t>
            </w:r>
            <w:r w:rsidRPr="003D15FA">
              <w:rPr>
                <w:rFonts w:ascii="PT Astra Serif" w:hAnsi="PT Astra Serif" w:cs="Arial"/>
                <w:spacing w:val="-6"/>
              </w:rPr>
              <w:t>ж</w:t>
            </w:r>
            <w:r w:rsidRPr="003D15FA">
              <w:rPr>
                <w:rFonts w:ascii="PT Astra Serif" w:hAnsi="PT Astra Serif" w:cs="Arial"/>
                <w:spacing w:val="-6"/>
              </w:rPr>
              <w:t>дународного сотрудничества и межреги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17505460,00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стоянного хранения, использование уче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но-технической документации и пред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ставление содержащихся в ней сведений»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17505460,00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5823704100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17505460,00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5823704100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17505460,00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49487818,95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49487818,95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49487818,95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47430533,29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2045160,66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12125,00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и проведение предпрода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ной подготовки и продажи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ного имущества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9400006500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9400006500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1194847,67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163688,00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163688,00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163688,00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1031159,67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1031159,67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1031159,67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52133902,52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52133902,52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экономического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52006750,00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инвестицио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ной, внешнеэкономической деятельности, международного сотрудничества и ме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региональных связей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52006750,00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проведения государственной кадастровой оценки объектов недвижимости, расп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ложенных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34531950,00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34531950,00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34531950,00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«Проведение ко</w:t>
            </w:r>
            <w:r w:rsidRPr="003D15FA">
              <w:rPr>
                <w:rFonts w:ascii="PT Astra Serif" w:hAnsi="PT Astra Serif" w:cs="Arial"/>
                <w:spacing w:val="-6"/>
              </w:rPr>
              <w:t>м</w:t>
            </w:r>
            <w:r w:rsidRPr="003D15FA">
              <w:rPr>
                <w:rFonts w:ascii="PT Astra Serif" w:hAnsi="PT Astra Serif" w:cs="Arial"/>
                <w:spacing w:val="-6"/>
              </w:rPr>
              <w:t>плексных кадастровых работ»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17474800,00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Проведение комплексных кадастровых работ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58239R5110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17474800,00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58239R5110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17474800,00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127152,52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127152,52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20012,52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20012,52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107140,00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107140,00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572636894,19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354942194,65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55308598,97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зование природных ресурсов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52488598,97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51349598,97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«Осуществление мер по охране водных объектов, наход</w:t>
            </w:r>
            <w:r w:rsidRPr="003D15FA">
              <w:rPr>
                <w:rFonts w:ascii="PT Astra Serif" w:hAnsi="PT Astra Serif" w:cs="Arial"/>
                <w:spacing w:val="-6"/>
              </w:rPr>
              <w:t>я</w:t>
            </w:r>
            <w:r w:rsidRPr="003D15FA">
              <w:rPr>
                <w:rFonts w:ascii="PT Astra Serif" w:hAnsi="PT Astra Serif" w:cs="Arial"/>
                <w:spacing w:val="-6"/>
              </w:rPr>
              <w:t>щихся в государственной собственности области, а также водных объектов или их частей, находящихся в федеральной со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ственности и расположенных на террит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29767600,00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6210351280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29767600,00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6210351280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29767600,00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«Сохранение уникал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водных объектов»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621G800000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21581998,97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Улучшение экологического состояния гидрографической сети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621G850900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21581998,97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621G850900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21581998,97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5C499C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5C499C">
              <w:rPr>
                <w:rFonts w:ascii="PT Astra Serif" w:hAnsi="PT Astra Serif" w:cs="Arial"/>
                <w:spacing w:val="-6"/>
              </w:rPr>
              <w:t>Подпрограмма «Развитие водохозяйстве</w:t>
            </w:r>
            <w:r w:rsidRPr="005C499C">
              <w:rPr>
                <w:rFonts w:ascii="PT Astra Serif" w:hAnsi="PT Astra Serif" w:cs="Arial"/>
                <w:spacing w:val="-6"/>
              </w:rPr>
              <w:t>н</w:t>
            </w:r>
            <w:r w:rsidRPr="005C499C">
              <w:rPr>
                <w:rFonts w:ascii="PT Astra Serif" w:hAnsi="PT Astra Serif" w:cs="Arial"/>
                <w:spacing w:val="-6"/>
              </w:rPr>
              <w:t>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«Проектно-изыска</w:t>
            </w:r>
            <w:r w:rsidRPr="003D15FA">
              <w:rPr>
                <w:rFonts w:ascii="PT Astra Serif" w:hAnsi="PT Astra Serif" w:cs="Arial"/>
                <w:spacing w:val="-6"/>
              </w:rPr>
              <w:softHyphen/>
              <w:t>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6223700000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62237V0000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62237V0000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Лесное хозяйство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299633595,68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зование природных ресурсов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280574669,48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лесного 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280574669,48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«Организация, содержание и оснащение мобилизацио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групп по тушению лесных пожаров»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59662100,00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59662100,00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59662100,00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лиц, осуществляющих федеральный го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ударственный лесной и пожарный надзор, лесопатрульной техникой, спец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альными средствами и форменным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мундированием»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6230451290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6230451290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с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нитарно-оздоровительных мероприятий и лесопатологических обследований в 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сах на землях лесного фонда»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3690800,00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6230751290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3690800,00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6230751290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3690800,00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«Организация 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боты школьных лесничеств»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6230851290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6230851290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«Проектирование лесохозяйственных мероприятий и орган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зация использования лесов на землях лесн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го фонда»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3078300,00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6230951290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3078300,00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6230951290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3078300,00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«Совершенствов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ние и разработка документов лесного пл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нирования»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6231151290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6231151290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лучения дополнительного професси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нального образования кадрами лесного хозяйства»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195100,00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6231351290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195100,00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6231351290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195100,00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1569377,90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6231451290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1569377,90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6231451290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1569377,90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полнения переданных полномочий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 министерством пр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родных ресурсов и экологии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37251299,36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6231651290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37251299,36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6231651290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34536485,04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6231651290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2714814,32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«Обеспечение 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полнения переданных полномочий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 государственным 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зенным учреждением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72799074,22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6231751290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72799074,22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6231751290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63915821,05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6231751290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8883253,17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52886000,00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мер пожарной безопа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 xml:space="preserve">ности и тушение лесных пожаров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6231953450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52886000,00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6231953450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52886000,00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жевых работ на землях иных категорий для перевода их в земли лесного фонда»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6232000000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555618,00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62320V0000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555618,00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62320V0000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555618,00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«Сохранение лесов»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623GА00000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45850000,00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Увеличение площади лесовосстановления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623GА54290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14715200,00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623GА54290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14715200,00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Формирование запаса лесных семян для лесовосстановления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623GА54310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623GА54310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Оснащение специализированных учрежд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ний органов государственной власти суб</w:t>
            </w:r>
            <w:r w:rsidRPr="003D15FA">
              <w:rPr>
                <w:rFonts w:ascii="PT Astra Serif" w:hAnsi="PT Astra Serif" w:cs="Arial"/>
                <w:spacing w:val="-6"/>
              </w:rPr>
              <w:t>ъ</w:t>
            </w:r>
            <w:r w:rsidRPr="003D15FA">
              <w:rPr>
                <w:rFonts w:ascii="PT Astra Serif" w:hAnsi="PT Astra Serif" w:cs="Arial"/>
                <w:spacing w:val="-6"/>
              </w:rPr>
              <w:t>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623GА54320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7803500,00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623GА54320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7803500,00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 (в рамках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623GАU4100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23151000,00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623GАU4100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23151000,00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18794927,20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18794927,20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18794927,20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18794927,20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143399,00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143399,00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93399,00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93399,00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217609232,87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Охрана объектов растительного и животн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го мира и среды их обитания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112062260,67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зование природных ресурсов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62453574,67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62453574,67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«Осуществление экоаналитического контроля за источн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ками антропогенного воздействия»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373466,67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373466,67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373466,67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«Защита приро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60760208,00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60760208,00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60760208,00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«Выявление пр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родных комплексов и объектов для орган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зации особо охраняемых природных терр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торий регионального значения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 «Мониторинг окружающей среды»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438900,00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438900,00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438900,00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2493750,00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2493750,00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2493750,00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2493750,00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2493750,00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47114936,00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47114936,00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Уплата налогов, сборов и иных платежей областными государственными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47114936,00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47114936,00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Прикладные научные исследования в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ласти охраны окружающей среды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зование природных ресурсов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«Ведение Кра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ной книги Саратовской области (выявл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vAlign w:val="bottom"/>
          </w:tcPr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«Выявление пр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родных комплексов и объектов для орган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зации особо охраняемых природных терр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торий регионального значения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охраны окр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жающей среды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105266972,20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1201799,00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«Повышение эффективн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сти деятельности исполнительных, закон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дательного и иных государственных орг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нов Саратовской области за счет использ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1201799,00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«Формирование и обеспечение функционирования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мационно-технологической инфрастру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1121599,00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1121599,00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1121599,00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«Проведение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 по технической защите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формации,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тайну, и информации ограниченного доступа, не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зование природных ресурсов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36439282,44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«Совершенствование сист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мы обращения с отходами производства и потребления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36439282,44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«Актуализация территориальной схемы в области обр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щения с отходами, в том числе с тверд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ми коммунальными отходами, в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области, включая разработку эле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тронной модели территориальной схемы обращения с отходами»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6240400000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3933333,33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62404V0000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3933333,33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62404V0000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3933333,33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«Определение нормативов накопления твердых комм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нальных отходов на территории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6240700000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3997500,00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62407V0000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3997500,00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62407V0000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3997500,00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«Комплексная система обращения с твердыми коммунальными отходами»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624G200000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28508449,11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поддержка закупки 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тейнеров для раздельного накопления твердых коммунальных отходов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624G252690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28508449,11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624G252690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28508449,11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65043480,81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65043480,81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65042780,81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60576933,62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4465847,19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2582409,95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2582409,95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2582409,95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2582409,95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Управление обеспечения безопасности жизнедеятельности населения Прав</w:t>
            </w:r>
            <w:r w:rsidRPr="003D15FA">
              <w:rPr>
                <w:rFonts w:ascii="PT Astra Serif" w:hAnsi="PT Astra Serif" w:cs="Arial"/>
                <w:b/>
                <w:bCs/>
              </w:rPr>
              <w:t>и</w:t>
            </w:r>
            <w:r w:rsidRPr="003D15FA">
              <w:rPr>
                <w:rFonts w:ascii="PT Astra Serif" w:hAnsi="PT Astra Serif" w:cs="Arial"/>
                <w:b/>
                <w:bCs/>
              </w:rPr>
              <w:t>тельства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823316312,64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Международные отношения и междун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родное сотрудничество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для оплаты услуг по перевозке грузов для обеспечения жизнедеятельности населения и восстановления объектов инфраструктуры на территории Луга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ской Народной Республики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664039993Л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664039993Л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60038789,83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Мобилизационная и вневойсковая подг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товка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60038789,83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60038789,83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60038789,83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60038789,83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межбюджетные трансферты за счет средств, выделяемых из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664037991М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3216000,00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664037991М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3216000,00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 xml:space="preserve">сти*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664039992М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56822789,83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664039992М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56822789,83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безопасность и правоохр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нительная деятельность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660155169,55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Гражданская оборона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76472117,29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72119548,80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931050,37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«Размещение и содержание имущества гражданской об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роны, создание резерва средств индив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931050,37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931050,37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931050,37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«Построение и развитие аппаратно-программного комплекса «Безопасный город» на территории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71188498,43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«Реконструкция региональной системы оповещения нас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ления Саратовской области о чрезвыча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ных ситуациях природного и техногенн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характера на основе применения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временных технологий и оборудования и мероприятия, связанные с ее реализацией и эксплуатационно-техническим обсл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живанием действующей региональной системы оповещения»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6430100000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71188498,43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64301V0000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71188498,43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64301V0000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71188498,43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4344000,00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4344000,00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4344000,00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на создание и поддержание в состо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нии готовности сил и средств гражда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ской обороны, а также на создание и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держание в целях гражданской обороны запасов материально-технических,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довольственных, медицинских и иных средств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6640399987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4344000,00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6640399987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4344000,00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8568,49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8568,49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8568,49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8568,49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Защита населения и территории от чре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вычайных ситуаций природного и техн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генного характера, пожарная безопа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ность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583683052,26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526522892,95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318210858,28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86079149,36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6410304200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85978214,36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6410304200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80892938,18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6410304200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4722164,84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6410304200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270987,59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6410304200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92123,75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6410306200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100935,00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6410306200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100935,00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предупреждения и ликвидации чрезв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чайных ситуаций на территории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232131708,92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6410804200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231543192,92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6410804200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155255000,00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6410804200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76248242,92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6410804200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39950,00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6410806200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588516,00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6410806200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588516,00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183634069,45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«Материально-техническое обеспечение подразделений ОГУ «Противопожарная служба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17969200,00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17969200,00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17969200,00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165664869,45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6420804200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165172191,45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6420804200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156504230,58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6420804200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8667960,87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6420806200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492678,00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6420806200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492678,00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«Построение и развитие аппаратно-программного комплекса «Безопасный город» на территории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24677965,22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5C499C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8"/>
              </w:rPr>
            </w:pPr>
            <w:r w:rsidRPr="005C499C">
              <w:rPr>
                <w:rFonts w:ascii="PT Astra Serif" w:hAnsi="PT Astra Serif" w:cs="Arial"/>
                <w:spacing w:val="-8"/>
              </w:rPr>
              <w:t>Основное мероприятие «Построение, разв</w:t>
            </w:r>
            <w:r w:rsidRPr="005C499C">
              <w:rPr>
                <w:rFonts w:ascii="PT Astra Serif" w:hAnsi="PT Astra Serif" w:cs="Arial"/>
                <w:spacing w:val="-8"/>
              </w:rPr>
              <w:t>и</w:t>
            </w:r>
            <w:r w:rsidRPr="005C499C">
              <w:rPr>
                <w:rFonts w:ascii="PT Astra Serif" w:hAnsi="PT Astra Serif" w:cs="Arial"/>
                <w:spacing w:val="-8"/>
              </w:rPr>
              <w:t>тие и обеспечение функционирования с</w:t>
            </w:r>
            <w:r w:rsidRPr="005C499C">
              <w:rPr>
                <w:rFonts w:ascii="PT Astra Serif" w:hAnsi="PT Astra Serif" w:cs="Arial"/>
                <w:spacing w:val="-8"/>
              </w:rPr>
              <w:t>и</w:t>
            </w:r>
            <w:r w:rsidRPr="005C499C">
              <w:rPr>
                <w:rFonts w:ascii="PT Astra Serif" w:hAnsi="PT Astra Serif" w:cs="Arial"/>
                <w:spacing w:val="-8"/>
              </w:rPr>
              <w:t>стемы обеспечения вызова экстренных оп</w:t>
            </w:r>
            <w:r w:rsidRPr="005C499C">
              <w:rPr>
                <w:rFonts w:ascii="PT Astra Serif" w:hAnsi="PT Astra Serif" w:cs="Arial"/>
                <w:spacing w:val="-8"/>
              </w:rPr>
              <w:t>е</w:t>
            </w:r>
            <w:r w:rsidRPr="005C499C">
              <w:rPr>
                <w:rFonts w:ascii="PT Astra Serif" w:hAnsi="PT Astra Serif" w:cs="Arial"/>
                <w:spacing w:val="-8"/>
              </w:rPr>
              <w:t>ративных служб по единому номеру «112» (системы-112)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6430300000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24677965,22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64303V0000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24677965,22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64303V0000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24677965,22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для оплаты услуг по перевозке грузов для обеспечения жизнедеятельности населения и восстановления объектов инфраструктуры на территории Луга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ской Народной Республики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664039993Л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664039993Л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54348413,83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54348413,83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54348413,83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50245801,43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4102612,40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2339745,48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17634,78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кредиторской задолженности прошлых лет, за исключением обеспеч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деятельности органов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ной власти (иных государственных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15644,78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15644,78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767909,00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544415,00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544415,00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223494,00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223494,00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1554201,70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Достижение показателей деятельности и</w:t>
            </w:r>
            <w:r w:rsidRPr="003D15FA">
              <w:rPr>
                <w:rFonts w:ascii="PT Astra Serif" w:hAnsi="PT Astra Serif" w:cs="Arial"/>
                <w:spacing w:val="-6"/>
              </w:rPr>
              <w:t>с</w:t>
            </w:r>
            <w:r w:rsidRPr="003D15FA">
              <w:rPr>
                <w:rFonts w:ascii="PT Astra Serif" w:hAnsi="PT Astra Serif" w:cs="Arial"/>
                <w:spacing w:val="-6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1554201,70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1554201,70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10430621,53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10430621,53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10369675,93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10357675,93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6410304200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6410304200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предупреждения и ликвидации чрезв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чайных ситуаций на территории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6410804200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6410804200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«Организация об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чения в области гражданской обороны,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жарной безопасности, предупреждения и защиты от чрезвычайных ситуаций»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10069475,93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6410904200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10037475,93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6410904200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8484071,61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6410904200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1553404,22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6410904200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0,10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6410906200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6410906200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6420804200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6420804200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60945,60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60945,60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60945,60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60945,60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268,33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268,33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268,33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268,33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268,33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6410304200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268,33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6410304200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268,33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 общего х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91881463,40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Прочие межбюджетные трансферты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щего характера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91881463,40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91881463,40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91881463,40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91881463,40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Иные межбюджетные трансферты за счет средств, выделяемых из резервного фонда Правительства Саратовской области, на в</w:t>
            </w:r>
            <w:r w:rsidRPr="003D15FA">
              <w:rPr>
                <w:rFonts w:ascii="PT Astra Serif" w:hAnsi="PT Astra Serif" w:cs="Arial"/>
                <w:spacing w:val="-6"/>
              </w:rPr>
              <w:t>ы</w:t>
            </w:r>
            <w:r w:rsidRPr="003D15FA">
              <w:rPr>
                <w:rFonts w:ascii="PT Astra Serif" w:hAnsi="PT Astra Serif" w:cs="Arial"/>
                <w:spacing w:val="-6"/>
              </w:rPr>
              <w:t>полнение неотложных аварийно-восстановительных работ, связанных с ли</w:t>
            </w:r>
            <w:r w:rsidRPr="003D15FA">
              <w:rPr>
                <w:rFonts w:ascii="PT Astra Serif" w:hAnsi="PT Astra Serif" w:cs="Arial"/>
                <w:spacing w:val="-6"/>
              </w:rPr>
              <w:t>к</w:t>
            </w:r>
            <w:r w:rsidRPr="003D15FA">
              <w:rPr>
                <w:rFonts w:ascii="PT Astra Serif" w:hAnsi="PT Astra Serif" w:cs="Arial"/>
                <w:spacing w:val="-6"/>
              </w:rPr>
              <w:t>видацией последствий чрезвычайной сит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5028708,40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5028708,40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межбюджетные трансферты за счет средств, выделяемых из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Саратовской области, на выполнение работ по аккумуляции (закачке) воды в пруды и водохранилища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6640379995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86852755,00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6640379995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86852755,00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Министерство образования Сарато</w:t>
            </w:r>
            <w:r w:rsidRPr="003D15FA">
              <w:rPr>
                <w:rFonts w:ascii="PT Astra Serif" w:hAnsi="PT Astra Serif" w:cs="Arial"/>
                <w:b/>
                <w:bCs/>
              </w:rPr>
              <w:t>в</w:t>
            </w:r>
            <w:r w:rsidRPr="003D15FA">
              <w:rPr>
                <w:rFonts w:ascii="PT Astra Serif" w:hAnsi="PT Astra Serif" w:cs="Arial"/>
                <w:b/>
                <w:bCs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2"/>
                <w:kern w:val="2"/>
              </w:rPr>
              <w:t>36013181892,77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43137083,62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Международные отношения и междун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родное сотрудничество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39505100,00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39505100,00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39505100,00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39505100,00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 xml:space="preserve">сти*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664039992Л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39505100,00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664039992Л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39505100,00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3631983,62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3631983,62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3631983,62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3631983,62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на временное размещение и социал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но-бытовое обустройство граждан Укр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ины, Донецкой Народной Республики, Луганской Народной Республики,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 Российской Федерации и лиц без гражданства, постоянно проживавших на территории Украины, прибывших на те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lastRenderedPageBreak/>
              <w:t>риторию Российской Федерации в эк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тренном массовом порядке и находящи</w:t>
            </w:r>
            <w:r w:rsidRPr="003D15FA">
              <w:rPr>
                <w:rFonts w:ascii="PT Astra Serif" w:hAnsi="PT Astra Serif" w:cs="Arial"/>
              </w:rPr>
              <w:t>х</w:t>
            </w:r>
            <w:r w:rsidRPr="003D15FA">
              <w:rPr>
                <w:rFonts w:ascii="PT Astra Serif" w:hAnsi="PT Astra Serif" w:cs="Arial"/>
              </w:rPr>
              <w:t>ся в пунктах временного размещения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2948583,62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2948583,62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Средства, выделяемые из резервного фонда Правительства Саратовской области на оснащение пунктов временного размещ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ния материально-техническими средствами, включая мягкий инвентарь и оборудование, необходимыми для социально-бытового обустройства граждан Украины, граждан Российской Федерации и лиц без гражда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ства, постоянно проживавших на террит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рии Украины, прибывших на территорию Российской Федерации в экстренном ма</w:t>
            </w:r>
            <w:r w:rsidRPr="003D15FA">
              <w:rPr>
                <w:rFonts w:ascii="PT Astra Serif" w:hAnsi="PT Astra Serif" w:cs="Arial"/>
                <w:spacing w:val="-6"/>
              </w:rPr>
              <w:t>с</w:t>
            </w:r>
            <w:r w:rsidRPr="003D15FA">
              <w:rPr>
                <w:rFonts w:ascii="PT Astra Serif" w:hAnsi="PT Astra Serif" w:cs="Arial"/>
                <w:spacing w:val="-6"/>
              </w:rPr>
              <w:t>совом порядке и находящихся в пунктах временного размещения на территории С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8F2AF5" w:rsidRPr="003D15FA" w:rsidRDefault="008F2AF5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34753674592,29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6523649281,44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образования в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6523649281,44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школьного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6523649281,44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«Развитие сети дошкол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78037,95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5A101М0000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78037,95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5A101М0000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78037,95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«Создание условий для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вышения квалификации педагогических и руководящих кадров в системе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школьного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«Материальная поддержка воспитания и обучения детей, посеща</w:t>
            </w:r>
            <w:r w:rsidRPr="003D15FA">
              <w:rPr>
                <w:rFonts w:ascii="PT Astra Serif" w:hAnsi="PT Astra Serif" w:cs="Arial"/>
              </w:rPr>
              <w:t>ю</w:t>
            </w:r>
            <w:r w:rsidRPr="003D15FA">
              <w:rPr>
                <w:rFonts w:ascii="PT Astra Serif" w:hAnsi="PT Astra Serif" w:cs="Arial"/>
              </w:rPr>
              <w:t>щих образовательные организации, ре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68201467,32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организациях, реализующих образ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вательную программу дошкольного обр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5A10476900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68201467,32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5A10476900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68201467,32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гарантий на получение общ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8F2A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6135685667,36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частным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школьным образовательным организац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5A10513300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21732200,00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5A10513300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21732200,00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юридическим лицам (за исключением субсидий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  (муниципальным) учр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ждениям), индивидуальным предприн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мателям, осуществляющим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тельную деятельность по программам дошкольного образования, на возмещ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ние затрат на обеспечение образовател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ной деятельности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5A10513310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5651600,00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5A10513310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5651600,00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Финансовое обеспечение образовател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ной деятельности муниципальных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школьных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5A10576700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6108301867,36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5A10576700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6108301867,36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 «Поддержка 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дошкольных образовательных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низаций»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260487888,35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Проведение капитального и текущего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монта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5A10772Г00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173274888,35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5A10772Г00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173274888,35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Оснащение и укрепление материально-технической базы образовательных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5A10779Г40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87213000,00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5A10779Г40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87213000,00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«Содействие занят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5A1P200000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58719220,46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дополнительных мест для детей в возрасте от 1,5 до 3 лет в образовател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организациях, осуществляющих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разовательную деятельность по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lastRenderedPageBreak/>
              <w:t>тельным программам дошкольного обр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зования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5A1P252320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56251260,46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5A1P252320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56251260,46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дополнительных мест для детей в возрасте от 1,5 до 3 лет любой напра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ленности в организациях, осуществля</w:t>
            </w:r>
            <w:r w:rsidRPr="003D15FA">
              <w:rPr>
                <w:rFonts w:ascii="PT Astra Serif" w:hAnsi="PT Astra Serif" w:cs="Arial"/>
              </w:rPr>
              <w:t>ю</w:t>
            </w:r>
            <w:r w:rsidRPr="003D15FA">
              <w:rPr>
                <w:rFonts w:ascii="PT Astra Serif" w:hAnsi="PT Astra Serif" w:cs="Arial"/>
              </w:rPr>
              <w:t>щих образовательную деятельность (за исключением государственных, муниц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пальных), и у индивидуальных предпр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нимателей, осуществляющих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тельную деятельность по образовател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 программам дошкольного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ния, в том числе адаптированным, и пр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смотр и уход за детьми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5A1P252530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2467960,00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5A1P252530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2467960,00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24549917060,77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обучения по программам повышения квалификации и профессиональной пер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в сфере реаб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52804R5140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52804R5140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«Оснащение ре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билитационным оборудованием для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в сфере реаб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52812R5140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52812R5140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образования в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24535866879,18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общ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24107300230,36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«Развитие сети общеобр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зовательных организаций и организаций дополнительного образования, соотве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ствующих современным требованиям, развитие творческих способностей уч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щихся»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482380,10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5A201М0000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482380,10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5A201М0000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482380,10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условий для обучения детей с ограниченными во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6216005,97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6216005,97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1A425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6216005,97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«Развитие кадрового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тенциала системы общего и дополн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тельного образования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1044565978,83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Ежемесячное денежное вознаграждение за классное руководство педагогическим 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ботникам государственных и муниципал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ных общеобразовательных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5A203R3030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1043018948,88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5A203R3030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1004321809,92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5A203R3030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38697138,96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5A203М0000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1547029,95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5A203М0000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13229,90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5A203М0000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1533800,05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8"/>
              </w:rPr>
            </w:pPr>
            <w:r w:rsidRPr="003D15FA">
              <w:rPr>
                <w:rFonts w:ascii="PT Astra Serif" w:hAnsi="PT Astra Serif" w:cs="Arial"/>
                <w:spacing w:val="-8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13772595,32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5A204М0000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13772595,32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5A204М0000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12622595,32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5A204М0000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«Формирование и развитие региональной системы оценки качества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разования, в том числе развитие национал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3D15FA">
              <w:rPr>
                <w:rFonts w:ascii="PT Astra Serif" w:hAnsi="PT Astra Serif" w:cs="Arial"/>
                <w:spacing w:val="-6"/>
              </w:rPr>
              <w:t>к</w:t>
            </w:r>
            <w:r w:rsidRPr="003D15FA">
              <w:rPr>
                <w:rFonts w:ascii="PT Astra Serif" w:hAnsi="PT Astra Serif" w:cs="Arial"/>
                <w:spacing w:val="-6"/>
              </w:rPr>
              <w:t>тов и создание национальных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97747897,78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5A205М0000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97747897,78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5A205М0000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23547643,80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5A205М0000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39053,98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5A205М0000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74161200,00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«Обеспечение соответствия областных образовательных организаций требованиям федерального государственн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го стандарта, санитарным нормам и прав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лам, требованиям противопожарной и ант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71959052,74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Оснащение и укрепление материально-технической базы подведомственных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разовательных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5A20615420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12303552,74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5A20615420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12303552,74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Обновление спортивного оборудования и инвентаря спортивных залов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тельных учреждений области, распол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женных в сельской местности, для реал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зации рабочей программы учебного предмета «Физическая культура»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5A20678630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35550000,00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5A20678630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35550000,00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5A206М0000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24105500,00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5A206М0000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24105500,00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«Поощрение лучших уч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5A208М0000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5A208М0000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«Оказание государственных услуг общеобразовательными организац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ями, в том числе для обучающихся по ада</w:t>
            </w:r>
            <w:r w:rsidRPr="003D15FA">
              <w:rPr>
                <w:rFonts w:ascii="PT Astra Serif" w:hAnsi="PT Astra Serif" w:cs="Arial"/>
                <w:spacing w:val="-6"/>
              </w:rPr>
              <w:t>п</w:t>
            </w:r>
            <w:r w:rsidRPr="003D15FA">
              <w:rPr>
                <w:rFonts w:ascii="PT Astra Serif" w:hAnsi="PT Astra Serif" w:cs="Arial"/>
                <w:spacing w:val="-6"/>
              </w:rPr>
              <w:t>тированным образовательным программам, организациями дополнительного образов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1643807243,47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5A20904100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1643807243,47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5A20904100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1643807243,47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«Социальное обеспечение обучающихся общеобразовательных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149078664,56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Организация бесплатного горячего пит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 обучающихся, получающих начал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ное общее образование в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5A210R3040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7449533,60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5A210R3040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7449533,60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5A210М0000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141629130,96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5A210М0000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141629130,96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гарантий на получение общ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доступного и бесплатного дошкольного, начального общего, основного общего, среднего общего образования в муниц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пальных и частных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15975301911,99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субсидии частным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щеобразовательным организациям, 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ществляющим образовательную деятел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ность по имеющим государственную а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кредитацию основным общеобразов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тельным программам, на возмещение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трат на обеспечение образовательной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ятельности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5A21113400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39199500,00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5A21113400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39199500,00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Финансовое обеспечение образовател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ной деятельности муниципальных общ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образовательных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5A21177000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15936102411,99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5A21177000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15936102411,99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«Организация предоста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ления питания отдельным категориям обучающихся в муниципальных образ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1241311078,94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Предоставление питания отдельным кат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гориям обучающихся в муниципальных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разовательных организациях, реализующих образовательные программы начального общего, основного общего и среднего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щего образования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5A21277200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284863999,21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5A21277200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284863999,21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Организация бесплатного горячего пит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 обучающихся, получающих начал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ное общее образование в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5A212R3040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956447079,73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5A212R3040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956447079,73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Мероприятие «Поддержка 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931507094,86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Проведение капитального и текущего 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монта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5A22072Г00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219304965,79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5A22072Г00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219304965,79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Оснащение оборудованием, мебелью, средствами обучения и воспитания м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ниципальных образовательных организ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ций в целях их ввода в эксплуатацию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сле проведения капитального ремонта, реконструкции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5A22078640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18865058,81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5A22078640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18865058,81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Создание условий для осуществления пр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смотра и ухода за детьми в группах 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5A22078961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57300000,00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5A22078961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57300000,00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Создание условий для осуществления пр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смотра и ухода за детьми в группах 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дленного дня (в части расходов на проду</w:t>
            </w:r>
            <w:r w:rsidRPr="003D15FA">
              <w:rPr>
                <w:rFonts w:ascii="PT Astra Serif" w:hAnsi="PT Astra Serif" w:cs="Arial"/>
                <w:spacing w:val="-6"/>
              </w:rPr>
              <w:t>к</w:t>
            </w:r>
            <w:r w:rsidRPr="003D15FA">
              <w:rPr>
                <w:rFonts w:ascii="PT Astra Serif" w:hAnsi="PT Astra Serif" w:cs="Arial"/>
                <w:spacing w:val="-6"/>
              </w:rPr>
              <w:t>ты питания (организацию питания))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5A22078962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83657600,00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5A22078962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83657600,00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5A22078967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21474400,00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5A22078967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21474400,00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Проведение работ по благоустройству школьных территорий и подведение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женерных сетей к объектам образования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5A22078968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15463537,20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5A22078968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15463537,20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Устройство хоккейной коробки в мун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ципальных общеобразовательных учр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ждениях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5A22079320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5808985,91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5A22079320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5808985,91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Реконструкция, капитальный ремонт объектов недвижимости, перепрофил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руемых под использование в общеобр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зовательных целях, а также строител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ство новых объектов в составе создава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мого имущественного комплекса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5A22079890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256000000,00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5A22079890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256000000,00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Оснащение и укрепление материально-технической базы образовательных орган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5A22079Г40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253632547,15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5A22079Г40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253632547,15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«Строительство, реко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струкция и модернизация существующей инфраструктуры общего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1100874514,46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по модерниз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 школьных систем образования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5A224R7500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1042408640,58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5A224R7500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1042408640,58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Обеспечение условий для реализации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 xml:space="preserve">роприятий по модернизации школьных систем образования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5A224W7500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58465873,88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5A224W7500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58465873,88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3180373,07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5A226М0000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3180373,07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5A226М0000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3180373,07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1810506658,27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и обеспечение функциониров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 центров образования естественно-научной и технологической направленн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стей в общеобразовательных организац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ях, расположенных в сельской местности и малых городах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5A2E151690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103490430,00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5A2E151690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103490430,00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детских технопарков «Квант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риум»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5A2E151730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21444180,00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5A2E151730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21444180,00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Обновление материально-технической базы в организациях, осуществляющих образовательную деятельность исключ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тельно по адаптированным основным общеобразовательным программам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5A2E151870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15899590,00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5A2E151870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15899590,00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новых мест в общеобразов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тельных организациях, расположенных в сельской местности и поселках городск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типа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5A2E152300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72454796,00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5A2E152300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72454796,00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реализации мероприятий по осуществлению единовременных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пенсационных выплат учителям, пр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бывшим (переехавшим) на работу в сел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5A2E152560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5A2E152560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новых мест в общеобразов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тельных организациях в связи с ростом числа обучающихся, вызванным дем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графическим фактором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5A2E153050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503941417,46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5A2E153050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503941417,46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новых мест в общеобразов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тельных организациях в связи с ростом числа обучающихся, вызванным дем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графическим фактором, за счет средств резервного фонда Правительства 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5A2E15305F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86448198,86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5A2E15305F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86448198,86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новых мест в общеобразов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тельных организациях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5A2E155200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449426976,29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5A2E155200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449426976,29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новых мест в общеобразов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тельных организациях за счет средств резервного фонда Правительства 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5A2E15520F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38175264,84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5A2E15520F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38175264,84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5A2E1U1131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11911619,80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5A2E1U1131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11911619,80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условий для создания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тров образования цифрового и гуман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тарного профилей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5A2E1U1137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149271419,77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5A2E1U1137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149271419,77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Проведение подготовительных меропр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ятий для оснащения оборудованием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щеобразовательных учреждений для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 с ограниченными возможностями здоровья (в рамках достижения соотве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5A2E1U1270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5A2E1U1270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условий для функционир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вания центров образования естественно-научной и технологической направленн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стей в общеобразовательных организац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ях (в рамках достижения соответству</w:t>
            </w:r>
            <w:r w:rsidRPr="003D15FA">
              <w:rPr>
                <w:rFonts w:ascii="PT Astra Serif" w:hAnsi="PT Astra Serif" w:cs="Arial"/>
              </w:rPr>
              <w:t>ю</w:t>
            </w:r>
            <w:r w:rsidRPr="003D15FA">
              <w:rPr>
                <w:rFonts w:ascii="PT Astra Serif" w:hAnsi="PT Astra Serif" w:cs="Arial"/>
              </w:rPr>
              <w:t>щих задач федерального проекта) (за 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ключением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5A2E1U1291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10279211,43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5A2E1U1291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10279211,43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5C499C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5C499C">
              <w:rPr>
                <w:rFonts w:ascii="PT Astra Serif" w:hAnsi="PT Astra Serif" w:cs="Arial"/>
                <w:spacing w:val="-6"/>
              </w:rPr>
              <w:t>Обеспечение условий для функциониров</w:t>
            </w:r>
            <w:r w:rsidRPr="005C499C">
              <w:rPr>
                <w:rFonts w:ascii="PT Astra Serif" w:hAnsi="PT Astra Serif" w:cs="Arial"/>
                <w:spacing w:val="-6"/>
              </w:rPr>
              <w:t>а</w:t>
            </w:r>
            <w:r w:rsidRPr="005C499C">
              <w:rPr>
                <w:rFonts w:ascii="PT Astra Serif" w:hAnsi="PT Astra Serif" w:cs="Arial"/>
                <w:spacing w:val="-6"/>
              </w:rPr>
              <w:t>ния центров образования естественно-научной и технологической направленн</w:t>
            </w:r>
            <w:r w:rsidRPr="005C499C">
              <w:rPr>
                <w:rFonts w:ascii="PT Astra Serif" w:hAnsi="PT Astra Serif" w:cs="Arial"/>
                <w:spacing w:val="-6"/>
              </w:rPr>
              <w:t>о</w:t>
            </w:r>
            <w:r w:rsidRPr="005C499C">
              <w:rPr>
                <w:rFonts w:ascii="PT Astra Serif" w:hAnsi="PT Astra Serif" w:cs="Arial"/>
                <w:spacing w:val="-6"/>
              </w:rPr>
              <w:t>стей в общеобразовательных организациях (в рамках достижения соответствующих задач федерального проекта) (в части ра</w:t>
            </w:r>
            <w:r w:rsidRPr="005C499C">
              <w:rPr>
                <w:rFonts w:ascii="PT Astra Serif" w:hAnsi="PT Astra Serif" w:cs="Arial"/>
                <w:spacing w:val="-6"/>
              </w:rPr>
              <w:t>с</w:t>
            </w:r>
            <w:r w:rsidRPr="005C499C">
              <w:rPr>
                <w:rFonts w:ascii="PT Astra Serif" w:hAnsi="PT Astra Serif" w:cs="Arial"/>
                <w:spacing w:val="-6"/>
              </w:rPr>
              <w:t>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5A2E1U1297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111914917,95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5A2E1U1297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111914917,95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условий для функционир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вания детских технопарков «Квантор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ум» в общеобразовательных организац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ях (в рамках достижения соответству</w:t>
            </w:r>
            <w:r w:rsidRPr="003D15FA">
              <w:rPr>
                <w:rFonts w:ascii="PT Astra Serif" w:hAnsi="PT Astra Serif" w:cs="Arial"/>
              </w:rPr>
              <w:t>ю</w:t>
            </w:r>
            <w:r w:rsidRPr="003D15FA">
              <w:rPr>
                <w:rFonts w:ascii="PT Astra Serif" w:hAnsi="PT Astra Serif" w:cs="Arial"/>
              </w:rPr>
              <w:t>щих задач федерального проекта) (за 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ключением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5A2E1U1311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3361600,00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5A2E1U1311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3361600,00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условий для функционир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вания детских технопарков «Квантор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ум» в общеобразовательных организац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ях (в рамках достижения соответству</w:t>
            </w:r>
            <w:r w:rsidRPr="003D15FA">
              <w:rPr>
                <w:rFonts w:ascii="PT Astra Serif" w:hAnsi="PT Astra Serif" w:cs="Arial"/>
              </w:rPr>
              <w:t>ю</w:t>
            </w:r>
            <w:r w:rsidRPr="003D15FA">
              <w:rPr>
                <w:rFonts w:ascii="PT Astra Serif" w:hAnsi="PT Astra Serif" w:cs="Arial"/>
              </w:rPr>
              <w:t>щих результатов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5A2E1U1317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1187328,89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5A2E1U1317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1187328,89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Создание новых мест в общеобразовател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ных организациях в связи с ростом числа обучающихся, вызванным демографич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ским фактором (в рамках достижения соо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5A2E1U3050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199999706,98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5A2E1U3050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199999706,98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16678780,00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в общеобразовательных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5A2E250970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16678780,00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5A2E250970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16678780,00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9792215,87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164050,60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5A301М0000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164050,60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5A301М0000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164050,60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1824595,19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1824595,19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476143,45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1348451,74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3863917,71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5A303М0000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3863917,71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5A303М0000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168405,86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5A303М0000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3695511,85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2816041,80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5A304М0000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2816041,80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5A304М0000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1627854,80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5A304М0000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1188187,00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«Участие в проведении международных мероприятий с одаре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ными детьми»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99577,60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5A305М0000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99577,60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5A305М0000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83377,60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5A305М0000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8"/>
              </w:rPr>
            </w:pPr>
            <w:r w:rsidRPr="003D15FA">
              <w:rPr>
                <w:rFonts w:ascii="PT Astra Serif" w:hAnsi="PT Astra Serif" w:cs="Arial"/>
                <w:spacing w:val="-8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754033,00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5A306М0000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754033,00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5A306М0000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754033,00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«Разработка олимпиадных заданий для муниципального этапа Вс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российской олимпиады школьников»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269999,97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5A307М0000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269999,97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5A307М0000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269999,97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«Социальная адаптация детей-сирот, детей, оставшихся без поп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чения родителей»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140431498,35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Мероприятие «Развитие семейных форм устройства детей, оставшихся без попеч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ния родителей, и успешная социализация детей, переданных на воспитание в зам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щающие семьи»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176508,87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5A501М0000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176508,87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5A501М0000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176508,87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«Создание условий для адаптации воспитанников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организаций из числа детей-сирот и детей, оставшихся без попечения родит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лей»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8683822,40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8683822,40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278822,40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8405000,00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«Социальная поддержка детей-сирот и детей, оставшихся без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печения родителей»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26688017,08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поддержка детей-сирот и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5A50391800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26688017,08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5A50391800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26688017,08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«Оказание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104883150,00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104883150,00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104883150,00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«Совершенствование упра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ления системой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278342934,60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«Цифровая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тельная среда»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278342934,60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образовательных организ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5A8E452100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264803183,45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5A8E452100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264803183,45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Обеспечение условий для внедрения ци</w:t>
            </w:r>
            <w:r w:rsidRPr="003D15FA">
              <w:rPr>
                <w:rFonts w:ascii="PT Astra Serif" w:hAnsi="PT Astra Serif" w:cs="Arial"/>
                <w:spacing w:val="-6"/>
              </w:rPr>
              <w:t>ф</w:t>
            </w:r>
            <w:r w:rsidRPr="003D15FA">
              <w:rPr>
                <w:rFonts w:ascii="PT Astra Serif" w:hAnsi="PT Astra Serif" w:cs="Arial"/>
                <w:spacing w:val="-6"/>
              </w:rPr>
              <w:t>ровой образовательной среды в общеобр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зовательных организациях (в рамках д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стижения соответствующих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5A8E4U1330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13539751,15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5A8E4U1330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13435351,15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5A8E4U1330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«Повышение энергоэффективн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«Энергосбережение и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вышение энергоэффективности тепл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снабжения и системы коммунальной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«Повышение энергоэффективности в образовательных учреждениях, подведомственных мин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стерству образования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6321000000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63210V0000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63210V0000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«Профилактика правонаруш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терроризма, экстремизма и против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действие незаконному обороту наркот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3991855,00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«Профилактика терр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ризма и экстремизма в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«Усиление ант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террористической защищенности объе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тов социальной сферы»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«Противодействие зл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употреблению наркотиками и их нез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141855,00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«Проведение ко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курса антинаркотических проектов обуч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ющихся»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6530800000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141855,00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65308V0000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141855,00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65308V0000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141855,00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3894869,25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3894869,25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«Патриотическое во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питание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681EВ00000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3894869,25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Финансовое обеспечение мероприятий по обеспечению деятельности советников директора по воспитанию и взаимоде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ствию с детскими общественными об</w:t>
            </w:r>
            <w:r w:rsidRPr="003D15FA">
              <w:rPr>
                <w:rFonts w:ascii="PT Astra Serif" w:hAnsi="PT Astra Serif" w:cs="Arial"/>
              </w:rPr>
              <w:t>ъ</w:t>
            </w:r>
            <w:r w:rsidRPr="003D15FA">
              <w:rPr>
                <w:rFonts w:ascii="PT Astra Serif" w:hAnsi="PT Astra Serif" w:cs="Arial"/>
              </w:rPr>
              <w:t>единениями в общеобразовательных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ганизациях Саратовской области (в ра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681EВU0270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3894869,25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681EВU0270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3894510,13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681EВU0270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359,12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2013457,34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2013457,34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кредиторской задолженности прошлых лет, за исключением обеспеч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деятельности органов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ной власти (иных государственных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2013457,34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2013457,34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223619562,42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образования в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220567981,51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общ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189242109,11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соответствия областных образовательных организаций требованиям федерального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ственного стандарта, санитарным нормам и правилам, требованиям противопожа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ной и антитеррористической безопасн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6683600,00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Оснащение и укрепление материально-технической базы подведомственных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разовательных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5A20615420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5A20615420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5A206М0000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4853600,00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5A206М0000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4853600,00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5C499C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5C499C">
              <w:rPr>
                <w:rFonts w:ascii="PT Astra Serif" w:hAnsi="PT Astra Serif" w:cs="Arial"/>
                <w:spacing w:val="-6"/>
              </w:rPr>
              <w:t>Мероприятие «Оказание государственных услуг общеобразовательными организац</w:t>
            </w:r>
            <w:r w:rsidRPr="005C499C">
              <w:rPr>
                <w:rFonts w:ascii="PT Astra Serif" w:hAnsi="PT Astra Serif" w:cs="Arial"/>
                <w:spacing w:val="-6"/>
              </w:rPr>
              <w:t>и</w:t>
            </w:r>
            <w:r w:rsidRPr="005C499C">
              <w:rPr>
                <w:rFonts w:ascii="PT Astra Serif" w:hAnsi="PT Astra Serif" w:cs="Arial"/>
                <w:spacing w:val="-6"/>
              </w:rPr>
              <w:t>ями, в том числе для обучающихся по ада</w:t>
            </w:r>
            <w:r w:rsidRPr="005C499C">
              <w:rPr>
                <w:rFonts w:ascii="PT Astra Serif" w:hAnsi="PT Astra Serif" w:cs="Arial"/>
                <w:spacing w:val="-6"/>
              </w:rPr>
              <w:t>п</w:t>
            </w:r>
            <w:r w:rsidRPr="005C499C">
              <w:rPr>
                <w:rFonts w:ascii="PT Astra Serif" w:hAnsi="PT Astra Serif" w:cs="Arial"/>
                <w:spacing w:val="-6"/>
              </w:rPr>
              <w:t>тированным образовательным программам, организациями дополнительного образов</w:t>
            </w:r>
            <w:r w:rsidRPr="005C499C">
              <w:rPr>
                <w:rFonts w:ascii="PT Astra Serif" w:hAnsi="PT Astra Serif" w:cs="Arial"/>
                <w:spacing w:val="-6"/>
              </w:rPr>
              <w:t>а</w:t>
            </w:r>
            <w:r w:rsidRPr="005C499C">
              <w:rPr>
                <w:rFonts w:ascii="PT Astra Serif" w:hAnsi="PT Astra Serif" w:cs="Arial"/>
                <w:spacing w:val="-6"/>
              </w:rPr>
              <w:t>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72505060,52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5A20904100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72505060,52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5A20904100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72505060,52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«Оказание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услуг социально ориентированными некоммерческими организациями, пред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ставляющими услуги по дополнительн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му образованию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1461600,00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социально ориентированным некоммерческим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5A21513500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1461600,00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5A21513500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1461600,00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«Поддержка 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59739000,00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Укрепление материально-технической базы муниципальных организаций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полнительного образования физкульту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но-спортивной направленности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5A22078190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5A22078190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Оснащение и укрепление материально-технической базы образовательных орган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5A22079Г40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57239000,00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5A22079Г40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57239000,00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48852848,59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новых мест в образовательных организациях различных типов для ре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лизации дополнительных общеразвив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ющих программ всех направленностей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5A2E254910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4580038,59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5A2E254910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4580038,59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выполнение государственных заданий областными бюджетными и авт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номными учреждениями (в рамках дост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жения соответствующих задач федеральн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5A2E2U4100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44272810,00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5A2E2U4100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44272810,00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31325872,40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«Цифровая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тельная среда»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31325872,40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центров цифрового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 детей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5A8E452190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17443470,00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5A8E452190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17443470,00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Обеспечение функционирования центров цифрового образования детей «IT-куб» (в рамках достижения соответствующих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дач федерального проекта) (за исключ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нием расходов на оплату труда с начи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лениями)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5A8E4U1241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2778542,09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5A8E4U1241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2778542,09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5A8E4U1247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11103860,31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5A8E4U1247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11103860,31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3051580,91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3051580,91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Организация деятельности учреждения, не связанной с выполнением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ственного задания на оказание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9930008L00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3051580,91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9930008L00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3051580,91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2826210540,23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образования в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2820560540,23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професси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2693817731,00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«Развитие инфраструктуры образования и повышение ее инвестиц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онной привлекательности, ремонт,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конструкция зданий, сооружений и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мунальной инфраструктуры, ликвидация аварийных ситуаций, обеспечение соо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ветствия областных государственных профессиональных образовательных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ганизаций требованиям федерального государственного стандарта, санитарным нормам и правилам, оборудование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низаций в соответствии с требованиями противопожарной и антитеррористич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179776394,00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Оснащение и укрепление материально-технической базы подведомственных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разовательных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5A40115420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59780000,00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5A40115420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59780000,00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условий для развития обр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зовательно-производственных центров (кластеров) на основе интеграции образ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 xml:space="preserve">вательных организаций, реализующих программы среднего профессионального </w:t>
            </w:r>
            <w:r w:rsidRPr="003D15FA">
              <w:rPr>
                <w:rFonts w:ascii="PT Astra Serif" w:hAnsi="PT Astra Serif" w:cs="Arial"/>
              </w:rPr>
              <w:lastRenderedPageBreak/>
              <w:t>образования, и организаций, действу</w:t>
            </w:r>
            <w:r w:rsidRPr="003D15FA">
              <w:rPr>
                <w:rFonts w:ascii="PT Astra Serif" w:hAnsi="PT Astra Serif" w:cs="Arial"/>
              </w:rPr>
              <w:t>ю</w:t>
            </w:r>
            <w:r w:rsidRPr="003D15FA">
              <w:rPr>
                <w:rFonts w:ascii="PT Astra Serif" w:hAnsi="PT Astra Serif" w:cs="Arial"/>
              </w:rPr>
              <w:t>щих в реальном секторе экономики, в рамках федерального проекта  «Профе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сионалитет» (средства для достижения показателя результативности)</w:t>
            </w:r>
          </w:p>
        </w:tc>
        <w:tc>
          <w:tcPr>
            <w:tcW w:w="709" w:type="dxa"/>
            <w:vAlign w:val="bottom"/>
          </w:tcPr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5A401W0010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12359550,56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5A401W0010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12359550,56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5A401М0000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107636843,44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5A401М0000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107636843,44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«Создание комплексной с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стемы профессиональной ориентации м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лодежи, направленной на повышение пр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влекательности программ профессионал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ного образования, востребованных на рег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ональном рынке труда, проведение ежего</w:t>
            </w:r>
            <w:r w:rsidRPr="003D15FA">
              <w:rPr>
                <w:rFonts w:ascii="PT Astra Serif" w:hAnsi="PT Astra Serif" w:cs="Arial"/>
                <w:spacing w:val="-6"/>
              </w:rPr>
              <w:t>д</w:t>
            </w:r>
            <w:r w:rsidRPr="003D15FA">
              <w:rPr>
                <w:rFonts w:ascii="PT Astra Serif" w:hAnsi="PT Astra Serif" w:cs="Arial"/>
                <w:spacing w:val="-6"/>
              </w:rPr>
              <w:t>ных культурно-массовых и спортивных м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роприятий для обучающихся и студентов профессиональных образовательных орг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низаций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5A404М0000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5A404М0000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«Стипендиальное обесп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чение и другие формы материальной поддержки обучающихся областных го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ударственных профессиональных обр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зовательных организаций»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206639367,00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Стипендиальное обеспечение и другие формы материальной поддержки обуч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ющихся областных государственных профессиональных образовательных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5A40691900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206639367,00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5A40691900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206639367,00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«Оказание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услуг профессиональными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тельными организациями»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2119364210,00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5A40704100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2119364210,00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5A40704100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2119364210,00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«Развитие кадрового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79674700,00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образовательных организаций, реализующих образовательные програ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мы среднего профессионального образ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вания, в том числе программы професс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онального обучения для лиц с огран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5A41253630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79674700,00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5A41253630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79674700,00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«Молодые професси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налы (Повышение конкурентоспособн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профессионального образования)»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5A4E600000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103243060,00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(обновление) материально-технической базы образовательных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низаций, реализующих программы сре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него профессионального образования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5A4E653590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62209489,80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5A4E653590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62209489,80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Оснащение профессиональных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тельных организаций, реализующих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 среднего профессионального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5A4E6U0140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13760610,20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5A4E6U0140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13760610,20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выполнение государственных заданий областными бюджетными и авт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номными учреждениями (в рамках дост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жения соответствующих задач федеральн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5A4E6U4100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27272960,00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5A4E6U4100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27272960,00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«Социальная адаптация детей-сирот, детей, оставшихся без поп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чения родителей»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122231100,00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«Социальная поддержка детей-сирот и детей, оставшихся без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печения родителей»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122231100,00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поддержка детей-сирот и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5A50391800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122231100,00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5A50391800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122231100,00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4511709,23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«Цифровая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тельная среда»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4511709,23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образовательных организ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5A8E452100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4511709,23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5A8E452100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4511709,23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«Повышение энергоэффективн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«Энергосбережение и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вышение энергоэффективности тепл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снабжения и системы коммунальной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«Повышение энергоэффективности в образовательных учреждениях, подведомственных мин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стерству образования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6321000000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63210V0000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63210V0000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«Профилактика правонаруш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терроризма, экстремизма и против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действие незаконному обороту наркот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«Профилактика терр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ризма и экстремизма в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«Усиление ант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террористической защищенности объе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тов социальной сферы»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152136305,78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образования в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151948365,78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общ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11611720,00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«Формирование и развитие региональной системы оценки качества образования, в том числе развитие нац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lastRenderedPageBreak/>
              <w:t>онально-региональной системы незав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симой оценки качества общего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 через реализацию пилотных реги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нальных проектов и создание национал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F54DD0" w:rsidRPr="003D15FA" w:rsidRDefault="00F54DD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F54DD0" w:rsidRPr="003D15FA" w:rsidRDefault="00F54DD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5A205М0000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5A205М0000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11344720,00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 (в рамках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11344720,00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11344720,00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професси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140336645,78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«Развитие инфраструктуры образования и повышение ее инвестиц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онной привлекательности, ремонт,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конструкция зданий, сооружений и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мунальной инфраструктуры, ликвидация аварийных ситуаций, обеспечение соо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ветствия областных государственных профессиональных образовательных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ганизаций требованиям федерального государственного стандарта, санитарным нормам и правилам, оборудование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низаций в соответствии с требованиями противопожарной и антитеррористич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18462445,78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5A401М0000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18462445,78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5A401М0000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18462445,78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«Внедрение методов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плексного планирования объемов и структуры подготовки кадров в регионе на основе анализа прогнозных потребн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стей в трудовых ресурсах по всем уро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ням профессионального образования,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вышение квалификации и переподгото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ка кадров»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Мероприятие «Оказание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услуг профессиональными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тельными организациями»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121049200,00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5A40704100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121049200,00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5A40704100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121049200,00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81440,00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81440,00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81440,00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81440,00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75030540,00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56019000,00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56019000,00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56019000,00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43019000,00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43019000,00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5230321510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Предоставление субсидий бюджетным, </w:t>
            </w:r>
            <w:r w:rsidRPr="003D15FA">
              <w:rPr>
                <w:rFonts w:ascii="PT Astra Serif" w:hAnsi="PT Astra Serif" w:cs="Arial"/>
              </w:rPr>
              <w:lastRenderedPageBreak/>
              <w:t>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5230321510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19011540,00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 «Информацио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ное и методическое обеспечение мер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приятий, направленных на гражданско-патриотическое воспитание граждан.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тодическое обеспечение деятельности общественных объединений патриотич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ской направленности и патриотических клубов»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ластных (региональных) конкурсов, ф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18831540,00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18806540,00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Организация деятельности учреждения, не связанной с выполнением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ственного задания на оказание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6820108L00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18391540,00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6820108L00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18391540,00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ластных (региональных) конкурсов, ф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стивалей и акций в сфере военно-патриотического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6820200000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68202V0000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68202V0000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403111301,65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образования в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147934911,07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школьного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21882158,67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«Материальная поддержка воспитания и обучения детей, посеща</w:t>
            </w:r>
            <w:r w:rsidRPr="003D15FA">
              <w:rPr>
                <w:rFonts w:ascii="PT Astra Serif" w:hAnsi="PT Astra Serif" w:cs="Arial"/>
              </w:rPr>
              <w:t>ю</w:t>
            </w:r>
            <w:r w:rsidRPr="003D15FA">
              <w:rPr>
                <w:rFonts w:ascii="PT Astra Serif" w:hAnsi="PT Astra Serif" w:cs="Arial"/>
              </w:rPr>
              <w:t>щих образовательные организации, ре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21882158,67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органами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 государственных полном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чий по организации предоставления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пенсации родительской платы за пр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смотр и уход за детьми  в образовател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организациях, реализующих образ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вательную программу дошкольного обр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5A10477800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21882158,67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5A10477800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21882158,67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общ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42134143,76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«Оказание государственных услуг общеобразовательными организац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ями, в том числе для обучающихся по ада</w:t>
            </w:r>
            <w:r w:rsidRPr="003D15FA">
              <w:rPr>
                <w:rFonts w:ascii="PT Astra Serif" w:hAnsi="PT Astra Serif" w:cs="Arial"/>
                <w:spacing w:val="-6"/>
              </w:rPr>
              <w:t>п</w:t>
            </w:r>
            <w:r w:rsidRPr="003D15FA">
              <w:rPr>
                <w:rFonts w:ascii="PT Astra Serif" w:hAnsi="PT Astra Serif" w:cs="Arial"/>
                <w:spacing w:val="-6"/>
              </w:rPr>
              <w:t>тированным образовательным программам, организациями дополнительного образов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24260318,72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5A20904100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24260318,72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5A20904100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24260318,72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«Организация предоста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ления питания отдельным категориям обучающихся в муниципальных образ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17273825,04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органами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 государственных полном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чий по организации предоставления п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тания отдельным категориям обуча</w:t>
            </w:r>
            <w:r w:rsidRPr="003D15FA">
              <w:rPr>
                <w:rFonts w:ascii="PT Astra Serif" w:hAnsi="PT Astra Serif" w:cs="Arial"/>
              </w:rPr>
              <w:t>ю</w:t>
            </w:r>
            <w:r w:rsidRPr="003D15FA">
              <w:rPr>
                <w:rFonts w:ascii="PT Astra Serif" w:hAnsi="PT Astra Serif" w:cs="Arial"/>
              </w:rPr>
              <w:t>щихся в муниципальных образовател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организациях, реализующих образ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вательные программы начального общ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 xml:space="preserve">го, основного общего и среднего общего </w:t>
            </w:r>
            <w:r w:rsidRPr="003D15FA">
              <w:rPr>
                <w:rFonts w:ascii="PT Astra Serif" w:hAnsi="PT Astra Serif" w:cs="Arial"/>
              </w:rPr>
              <w:lastRenderedPageBreak/>
              <w:t>образования, и частичному  финансир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ванию расходов на присмотр и уход за детьми дошкольного возраста в муниц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пальных образовательных организациях, реализующих образовательную програ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му дошкольного образования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5A21277300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17273825,04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5A21277300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17273825,04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в целях оказ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 услуг психолого-педагогической,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тодической и консультативной помощи родителям (законным представителям) детей, а также гражданам, желающим принять на воспитание в свои семьи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5A2E1U0260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5A2E1U0260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«Социальная адаптация детей-сирот, детей, оставшихся без поп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чения родителей»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82118608,64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деятельн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органов опеки»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82118608,64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органами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 отдельных государственных полномочий по осуществлению деятел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ности по опеке и попечительству в отн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шении несовершеннолетних граждан в части расходов на оплату труда, уплату страховых взносов по обязательному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циальному страхованию в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5A50577120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82118608,64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5A50577120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82118608,64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5A60000000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«Мониторинг и оценка уровня финансовой грамотности насел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области и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5A60100000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5A601М0000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5A601М0000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«Создание потенциала в области повышения финансовой грамо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5A60200000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5A602М0000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5A602М0000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«Разработка и реализация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разовательных программ и информацио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ных кампаний по повышению финансовой грамотности»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5A60300000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1404000,00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5A603М0000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1404000,00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5A603М0000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1404000,00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защ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5A60400000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5A604М0000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5A604М0000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3986447,31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«Формирование эле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тронного правительства»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«Перевод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ственных и муниципальных услуг в эле</w:t>
            </w:r>
            <w:r w:rsidRPr="003D15FA">
              <w:rPr>
                <w:rFonts w:ascii="PT Astra Serif" w:hAnsi="PT Astra Serif" w:cs="Arial"/>
                <w:spacing w:val="-6"/>
              </w:rPr>
              <w:t>к</w:t>
            </w:r>
            <w:r w:rsidRPr="003D15FA">
              <w:rPr>
                <w:rFonts w:ascii="PT Astra Serif" w:hAnsi="PT Astra Serif" w:cs="Arial"/>
                <w:spacing w:val="-6"/>
              </w:rPr>
              <w:t>тронный вид и их модернизация в целях повышения эффективности государстве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ного управления, взаимодействия гражда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ского общества и бизнеса с органами гос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дарственной власти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Перевод государственных услуг в эле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тронный вид и вывод их на единый по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тал государственных услуг по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тельным учреждениям, реализующим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разовательные программы среднего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фессионального образования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5И10111710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5И10111710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«Повышение эффекти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ности деятельности исполнительных,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конодательного и иных государственных органов Саратовской области за счет 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пользования информационно-коммуника</w:t>
            </w:r>
            <w:r w:rsidR="00961837" w:rsidRPr="003D15FA">
              <w:rPr>
                <w:rFonts w:ascii="PT Astra Serif" w:hAnsi="PT Astra Serif" w:cs="Arial"/>
              </w:rPr>
              <w:softHyphen/>
            </w:r>
            <w:r w:rsidRPr="003D15FA">
              <w:rPr>
                <w:rFonts w:ascii="PT Astra Serif" w:hAnsi="PT Astra Serif" w:cs="Arial"/>
              </w:rPr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2156447,31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 по технической защите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формации,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тайну, и информации ограниченного доступа, не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2156447,31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2156447,31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2156447,31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84938333,64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«Гражданско-патриоти</w:t>
            </w:r>
            <w:r w:rsidR="00961837" w:rsidRPr="003D15FA">
              <w:rPr>
                <w:rFonts w:ascii="PT Astra Serif" w:hAnsi="PT Astra Serif" w:cs="Arial"/>
              </w:rPr>
              <w:softHyphen/>
            </w:r>
            <w:r w:rsidRPr="003D15FA">
              <w:rPr>
                <w:rFonts w:ascii="PT Astra Serif" w:hAnsi="PT Astra Serif" w:cs="Arial"/>
              </w:rPr>
              <w:t>ческое воспитание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84938333,64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«Патриотическое во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питание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681EВ00000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84938333,64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Проведение мероприятий по обеспеч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нию деятельности советников директора по воспитанию и взаимодействию с де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скими общественными объединениями в общеобразовательных организациях за счет средств резервного фонда Прав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 xml:space="preserve">тельства Российской Федерации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681EВ5179F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56312520,39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681EВ5179F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54939141,14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681EВ5179F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1373379,25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оснащения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и муниципальных общеобразов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тельных организаций, в том числе стру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турных подразделений указанных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низаций, государственными символами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681EВ57860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28625813,25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681EВ57860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28625813,25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20614530,29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20614530,29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20614530,29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17570382,08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3044148,21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79401289,35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79401289,35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79269390,90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lastRenderedPageBreak/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78210771,29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1058508,20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Осуществление мероприятий по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ственному контролю (надзору) в сфере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разования, лицензированию и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аккредитации образовательной деятельности организаций, осуществля</w:t>
            </w:r>
            <w:r w:rsidRPr="003D15FA">
              <w:rPr>
                <w:rFonts w:ascii="PT Astra Serif" w:hAnsi="PT Astra Serif" w:cs="Arial"/>
                <w:spacing w:val="-6"/>
              </w:rPr>
              <w:t>ю</w:t>
            </w:r>
            <w:r w:rsidRPr="003D15FA">
              <w:rPr>
                <w:rFonts w:ascii="PT Astra Serif" w:hAnsi="PT Astra Serif" w:cs="Arial"/>
                <w:spacing w:val="-6"/>
              </w:rPr>
              <w:t>щих образовательную деятельность на те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ритории Саратовской области,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87349,45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87349,45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44549,00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44549,00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64361281,34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64325874,34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54501521,79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9823814,22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538,33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Уплата земельного налога, налога на им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щество организаций и транспортного нал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35407,00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35407,00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1874508,65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1844208,65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1844208,65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1844208,65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1168930478,43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образования в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професси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«Государственная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держка выпускников профессиональных образовательных организаций и образ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вательных организаций высшего образ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вания, прибывших на работу в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тельные организации, расположенные в сельской местности»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Единовременное денежное пособие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пускникам профессиональных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тельных организаций и образовательных организаций высшего образования, пр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бывшим на работу в образовательные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ганизации, расположенные в сельской местности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5A4089A200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5A4089A200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1165330478,43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образования в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1165328003,43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школьного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496368975,90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«Материальная поддержка воспитания и обучения детей, посеща</w:t>
            </w:r>
            <w:r w:rsidRPr="003D15FA">
              <w:rPr>
                <w:rFonts w:ascii="PT Astra Serif" w:hAnsi="PT Astra Serif" w:cs="Arial"/>
              </w:rPr>
              <w:t>ю</w:t>
            </w:r>
            <w:r w:rsidRPr="003D15FA">
              <w:rPr>
                <w:rFonts w:ascii="PT Astra Serif" w:hAnsi="PT Astra Serif" w:cs="Arial"/>
              </w:rPr>
              <w:t>щих образовательные организации, ре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496368975,90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Компенсация родительской платы за присмотр и уход за детьми в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образовательных организациях, реализующих основную общеобразов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тельную программу дошкольного обр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5A10413И00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364015,54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5A10413И00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364015,54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Компенсация родительской платы за присмотр и уход за детьми  в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тельных организациях, реализующих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5A10477900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486569833,30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5A10477900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486569833,30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Выплата компенсации затрат на воспит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и обучение одному из родителей (з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конных представителей) ребенка-инвалида, воспитание и обучение котор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по общеобразовательной программе дошкольного образования осуществляе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ся на дому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5A10491300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9435127,06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5A10491300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9435127,06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общ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1400212,60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«Социальное обеспечение обучающихся общеобразовательных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631000,00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Компенсация стоимости горячего пит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 родителям (законным представит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лям) обучающихся по образовательным программам начального общего образ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вания на дому детей-инвалидов и детей, нуждающихся в длительном лечении, к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торые по состоянию здоровья временно или постоянно не могут посещать обр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зовательные организации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5A21013410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631000,00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5A21013410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631000,00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«Организация предоста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ления питания отдельным категориям обучающихся в муниципальных образ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769212,60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Компенсация стоимости горячего пит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 родителям (законным представит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лям) обучающихся по образовательным программам начального общего образ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вания на дому детей-инвалидов и детей, нуждающихся в длительном лечении, к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торые по состоянию здоровья временно или постоянно не могут посещать обр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зовательные организации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5A21277160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769212,60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5A21277160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769212,60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«Социальная адаптация детей-сирот, детей, оставшихся без поп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чения родителей»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667558814,93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деятельн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органов опеки»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1176381,86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Осуществление органами местного сам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управления отдельных государственных полномочий по осуществлению деятельн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 xml:space="preserve">сти по опеке и попечительству в отношении </w:t>
            </w:r>
            <w:r w:rsidRPr="003D15FA">
              <w:rPr>
                <w:rFonts w:ascii="PT Astra Serif" w:hAnsi="PT Astra Serif" w:cs="Arial"/>
                <w:spacing w:val="-6"/>
              </w:rPr>
              <w:lastRenderedPageBreak/>
              <w:t>несовершеннолетних граждан в части ра</w:t>
            </w:r>
            <w:r w:rsidRPr="003D15FA">
              <w:rPr>
                <w:rFonts w:ascii="PT Astra Serif" w:hAnsi="PT Astra Serif" w:cs="Arial"/>
                <w:spacing w:val="-6"/>
              </w:rPr>
              <w:t>с</w:t>
            </w:r>
            <w:r w:rsidRPr="003D15FA">
              <w:rPr>
                <w:rFonts w:ascii="PT Astra Serif" w:hAnsi="PT Astra Serif" w:cs="Arial"/>
                <w:spacing w:val="-6"/>
              </w:rPr>
              <w:t>ходов на обеспечение деятельности по с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хранению, содержанию и ремонту пусту</w:t>
            </w:r>
            <w:r w:rsidRPr="003D15FA">
              <w:rPr>
                <w:rFonts w:ascii="PT Astra Serif" w:hAnsi="PT Astra Serif" w:cs="Arial"/>
                <w:spacing w:val="-6"/>
              </w:rPr>
              <w:t>ю</w:t>
            </w:r>
            <w:r w:rsidRPr="003D15FA">
              <w:rPr>
                <w:rFonts w:ascii="PT Astra Serif" w:hAnsi="PT Astra Serif" w:cs="Arial"/>
                <w:spacing w:val="-6"/>
              </w:rPr>
              <w:t>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5A50577И00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1176381,86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5A50577И00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1176381,86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«Государственная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держка при усыновлении (удочерении) детей-сирот и детей, оставшихся без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печения родителей»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750982,79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5A5079A400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750982,79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5A5079A400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750982,79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117907425,82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Ежемесячные денежные средства на соде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жание ребенка (детей) в приемной семье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5A5089A500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117907425,82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5A5089A500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117907425,82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«Меры социальной поддер</w:t>
            </w:r>
            <w:r w:rsidRPr="003D15FA">
              <w:rPr>
                <w:rFonts w:ascii="PT Astra Serif" w:hAnsi="PT Astra Serif" w:cs="Arial"/>
                <w:spacing w:val="-6"/>
              </w:rPr>
              <w:t>ж</w:t>
            </w:r>
            <w:r w:rsidRPr="003D15FA">
              <w:rPr>
                <w:rFonts w:ascii="PT Astra Serif" w:hAnsi="PT Astra Serif" w:cs="Arial"/>
                <w:spacing w:val="-6"/>
              </w:rPr>
              <w:t>ки и материальное обеспечение приемных семей»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101807677,34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Вознаграждение, причитающееся прие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ным родителям за воспитание приемного ребенка (детей), и материальное обесп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чение приемных семей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5A5099A600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101807677,34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5A5099A600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101807677,34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5A51000000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443998869,13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Ежемесячные денежные выплаты на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держание детей-сирот и детей, оставши</w:t>
            </w:r>
            <w:r w:rsidRPr="003D15FA">
              <w:rPr>
                <w:rFonts w:ascii="PT Astra Serif" w:hAnsi="PT Astra Serif" w:cs="Arial"/>
              </w:rPr>
              <w:t>х</w:t>
            </w:r>
            <w:r w:rsidRPr="003D15FA">
              <w:rPr>
                <w:rFonts w:ascii="PT Astra Serif" w:hAnsi="PT Astra Serif" w:cs="Arial"/>
              </w:rPr>
              <w:t>ся без попечения родителей, переданных под опеку (попечительство)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5A5109A700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443998869,13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5A5109A700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443998869,13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«Социальная поддержка лиц из числа детей-сирот и детей, оста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шихся без попечения родителей, в период получения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5A51100000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1917477,99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5A5119A100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1917477,99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5A5119A100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1917477,99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 общего х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47439738,43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Прочие межбюджетные трансферты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щего характера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47439738,43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47439738,43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47439738,43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47439738,43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межбюджетные трансферты за счет средств, выделяемых из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Саратовской области, на разработку проектно-сметной док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ментации на капитальный ремонт обр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зовательных учреждений и проведение ее государственной экспертизы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межбюджетные трансферты за счет средств, выделяемых из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Саратовской области, на мероприятия по благоустройству те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риторий муниципальных образовател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4971000,00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4971000,00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межбюджетные трансферты за счет средств, выделяемых из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Саратовской области, на проведение текущего и капитального ремонта муниципальных образовател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6640379992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18350301,20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6640379992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18350301,20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межбюджетные трансферты за счет средств, выделяемых из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6640379994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21018437,23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6640379994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21018437,23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Министерство культуры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3468355166,23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10936500,00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10936500,00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8936500,00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Подпрограмма «Туризм»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8936500,00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пространства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5620200000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8936500,00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Субсидия автономной некоммерческой организации «Туристский информацио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ный центр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5620280670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8926500,00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5620280670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8926500,00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Имущественный взнос автономной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коммерческой организации «Туристский информационный центр Саратовской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5620280680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5620280680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на организацию туристических пое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док учащихся образовательных орган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заций культуры и искусства Саратовской области, которым в 2022 году назначена именная губернаторская стипендия для одаренных детей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6640399986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6640399986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1282477681,37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711076551,48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694493552,23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574930700,00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«Оказание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услуг населению областн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574930700,00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574930700,00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574930700,00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Подпрограмма «Укрепление материал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но-технической базы и обеспечение де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119562852,23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25511752,23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Оснащение и укрепление материально-технической базы подведомственных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разовательных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55A0515420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21361999,15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55A0515420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21361999,15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4149753,08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4149753,08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«Поддержка м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ниципальных учреждений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17701000,00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Оснащение и укрепление материально-технической базы образовательных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55A1279Г40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17701000,00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55A1279Г40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17701000,00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76350100,00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поддержка отрасли кул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туры (модернизация региональных и мун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ципальных детских школ искусств по видам искусств)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55AA155195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20518600,00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55AA155195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20518600,00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поддержка отрасли культуры (приобретение музыкальных инструментов, оборудования и матери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лов для детских школ искусств по видам искусств и профессиональных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тельных организаций)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55AA155199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55831500,00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55AA155199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1503591,00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55AA155199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54327909,00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грации в Саратовской области»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61837" w:rsidRPr="003D15FA" w:rsidRDefault="00961837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61837" w:rsidRPr="003D15FA" w:rsidRDefault="00961837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61837" w:rsidRPr="003D15FA" w:rsidRDefault="00961837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«Повышение энергоэффективн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«Энергосбережение и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вышение энергоэффективности тепл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снабжения и системы коммунальной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«Повышение энергоэффективности областных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учреждений в сфере кул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пожарной безопасности объектов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«Профилактика правонаруш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терроризма, экстремизма и против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действие незаконному обороту наркот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«Профилактика терр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ризма и экстремизма в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«Усиление ант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террористической защищенности объе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тов социальной сферы»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14121799,25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14121799,25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Расходные обязательства, связанные с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вышением оплаты труда отдельным катег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14121799,25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14121799,25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505755179,97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3127000,00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3127000,00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«Приобретение реабилитационного оборудования для проведения социокультурной реабилит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 и абилитации  инвалидов, в том чи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ле детей-инвалидов»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5281800000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3127000,00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в сфере реаб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52818R5140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3127000,00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52818R5140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3127000,00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480551579,05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397190118,38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«Оказание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услуг населению областн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381765090,89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381765090,89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381765090,89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циальных гарантий участников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тельного процесса областных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тельных организаций»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15425027,49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поддержка детей-сирот и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5550591800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4770113,47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5550591800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4770113,47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Стипендиальное обеспечение и другие формы материальной поддержки обуч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ющихся областных государственных профессиональных образовательных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5550591900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10654914,02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5550591900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10654914,02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«Укрепление материал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но-технической базы и обеспечение де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83361460,67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24430000,00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Оснащение и укрепление материально-технической базы подведомственных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разовательных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55A0515420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55A0515420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21180000,00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21180000,00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«Создание школ креативных индустрий»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58931460,67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школ креативных индустрий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55A29R3530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58931460,67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55A29R3530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58931460,67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образования в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13339160,00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професси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8827540,00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«Развитие кадрового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8827540,00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Ежемесячное денежное вознаграждение за классное руководство (кураторство) педагогическим работникам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образовательных организаций, реализующих образовательные програ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мы среднего профессионального образ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вания, в том числе программы професс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онального обучения для лиц с огран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5A41253630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8827540,00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5A41253630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8827540,00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4511620,00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«Цифровая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тельная среда»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4511620,00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образовательных организ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5A8E452100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4511620,00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5A8E452100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4511620,00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Государственная программа Саратовской области «Повышение энергоэффективн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«Энергосбережение и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вышение энергоэффективности тепл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снабжения и системы коммунальной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«Повышение энергоэффективности областных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учреждений в сфере кул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7117440,92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217715,86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175115,86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175115,86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6899725,06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Расходные обязательства, связанные с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вышением оплаты труда отдельным катег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6899725,06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6899725,06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65113845,05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65071598,05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53271598,05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«Оказание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услуг населению областн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53271598,05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53271598,05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5550104100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53271598,05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«Укрепление материал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но-технической базы и обеспечение де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42247,00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42247,00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42247,00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42247,00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532104,87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532104,87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532104,87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532104,87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Организация отдыха и оздоровления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 и подростков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5230321520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532104,87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5230321520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532104,87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2166360984,86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2103009589,82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2040213968,07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«Музеи»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207631154,91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«Оказание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услуг населению музеями»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202174654,91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202174654,91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202174654,91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хранности музейных предметов и музе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ных коллекций, находящихся в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собственности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202500,00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202500,00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202500,00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«Организация и проведение выставочной деятельности м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зеев на территории Саратовской области, в субъектах Российской Федерации и в зар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бежных странах»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3060000,00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3060000,00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3060000,00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проведение мероприятий по популяриз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 музейного дела»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Оказание государственной поддержки социально ориентированным некомме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5510568300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5510568300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«Театры»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662713572,29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«Оказание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услуг населению театрами»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611739124,00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611739124,00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611739124,00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3188700,00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3188700,00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3188700,00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8"/>
              </w:rPr>
            </w:pPr>
            <w:r w:rsidRPr="003D15FA">
              <w:rPr>
                <w:rFonts w:ascii="PT Astra Serif" w:hAnsi="PT Astra Serif" w:cs="Arial"/>
                <w:spacing w:val="-8"/>
              </w:rPr>
              <w:lastRenderedPageBreak/>
              <w:t>Основное мероприятие «Осуществление о</w:t>
            </w:r>
            <w:r w:rsidRPr="003D15FA">
              <w:rPr>
                <w:rFonts w:ascii="PT Astra Serif" w:hAnsi="PT Astra Serif" w:cs="Arial"/>
                <w:spacing w:val="-8"/>
              </w:rPr>
              <w:t>б</w:t>
            </w:r>
            <w:r w:rsidRPr="003D15FA">
              <w:rPr>
                <w:rFonts w:ascii="PT Astra Serif" w:hAnsi="PT Astra Serif" w:cs="Arial"/>
                <w:spacing w:val="-8"/>
              </w:rPr>
              <w:t>ластными театрами фестивальной деятел</w:t>
            </w:r>
            <w:r w:rsidRPr="003D15FA">
              <w:rPr>
                <w:rFonts w:ascii="PT Astra Serif" w:hAnsi="PT Astra Serif" w:cs="Arial"/>
                <w:spacing w:val="-8"/>
              </w:rPr>
              <w:t>ь</w:t>
            </w:r>
            <w:r w:rsidRPr="003D15FA">
              <w:rPr>
                <w:rFonts w:ascii="PT Astra Serif" w:hAnsi="PT Astra Serif" w:cs="Arial"/>
                <w:spacing w:val="-8"/>
              </w:rPr>
              <w:t>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10472265,14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10472265,14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10472265,14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«Осуществление гастрольной деятельности областных 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атров на территории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проведение мероприятий по популяриз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 театрального дела»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Оказание государственной поддержки социально ориентированным некомме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5520568300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5520568300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«Поддержка теа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ров малых городов»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12853146,07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Поддержка творческой деятельности и укрепление материально-технической базы муниципальных театров в населе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пунктах с численностью населения до 300 тысяч человек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55206R4660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12853146,07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55206R4660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5763033,71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55206R4660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7090112,36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«Поддержка де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ских и кукольных театров»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22910337,08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Поддержка творческой деятельности и техническое оснащение детских и к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кольных театров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55207R5170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22910337,08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55207R5170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6160561,79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55207R5170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16749775,29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Подпрограмма «Концертные организации и коллективы»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210564393,73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«Оказание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услуг населению концер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ными организациями и коллективами»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208384393,73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208384393,73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208384393,73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«Создание новых концертных программ, спектаклей и иных зрелищных программ и меропри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тий областными концертными организ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циями»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проведение мероприятий по популяриз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 концертной деятельности»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Оказание государственной поддержки социально ориентированным некомме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5530568300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5530568300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«Библиотеки»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150214868,65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«Оказание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ственных услуг населению библиотеками»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131439591,65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131439591,65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131439591,65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16808777,00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Комплектование книжных фондов муниц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пальных библиотек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5540279870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5540279870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55402R5191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12998777,00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55402R5191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10898777,00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55402R5191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проведение мероприятий, направленных на популяризацию чтения и библиоте</w:t>
            </w:r>
            <w:r w:rsidRPr="003D15FA">
              <w:rPr>
                <w:rFonts w:ascii="PT Astra Serif" w:hAnsi="PT Astra Serif" w:cs="Arial"/>
              </w:rPr>
              <w:t>ч</w:t>
            </w:r>
            <w:r w:rsidRPr="003D15FA">
              <w:rPr>
                <w:rFonts w:ascii="PT Astra Serif" w:hAnsi="PT Astra Serif" w:cs="Arial"/>
              </w:rPr>
              <w:t>ного дела»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5540404100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179038418,84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«Оказание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услуг населению культурно-досуговыми учреждениями»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172222390,52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172222390,52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172222390,52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«Организация, проведение и участие областных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учреждений культуры в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ластных, межрегиональных, всеросси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ских и международных фестивалях, праздниках, выставках»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3429770,66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3429770,66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3429770,66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«Организация уч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стия специалистов областных творческих коллективов и их исполнителей в облас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ных, межрегиональных, всероссийских и международных мероприятиях»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«Организация, 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ведение и участие государственных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 культурно-досугового типа в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1829757,66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729757,66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729757,66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Оказание государственной поддержки социально ориентированным некомме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5560568300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5560568300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проведение мероприятий по популяриз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 народного творчества и культурно-досуговой деятельности»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1111500,00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5560604100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1111500,00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5560604100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1111500,00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«Творческое развитие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 и молодежи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5590000000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5063357,24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ного, межрегионального, всероссийского и международного уровней»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5590200000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733246,29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5590204100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733246,29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5590204100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733246,29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5590300000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4330110,95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5590304100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664110,95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5590304100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664110,95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5590368200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3666000,00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5590368200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3666000,00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«Укрепление материал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но-технической базы и обеспечение де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612529859,04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областных учреждений музейного типа»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7687637,00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7687637,00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7687637,00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областных театров»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областных концертных организаций»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областных учреждений библиотечного типа»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21699659,15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21699659,15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21699659,15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10249906,00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10249906,00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10249906,00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«Поддержка м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ниципальных учреждений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136042144,53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Проведение капитального и текущего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монта, техническое оснащение муниц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пальных учреждений культурно-досугового типа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55A1274020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96215515,32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55A1274020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96215515,32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Разработка проектно-сметной докуме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тации муниципальных учреждений м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зейного типа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55A1278969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55A1278969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развития и укрепления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домов кул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туры в населенных пунктах с числом ж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телей до 50 тысяч человек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55A12R4670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36826629,21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55A12R4670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36826629,21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«Сбор и обобщ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ние информации о качестве условий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услуг организациями в сфере кул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55A1900000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55A19V0000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55A19V0000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310408800,00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работ по сохранению объектов культурного наследия, расп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ложенных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55A2255780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310408800,00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55A2255780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75540000,00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55A2255780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234868800,00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121197712,36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модельных муниципальных библиотек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55AA154540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55AA154540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Развитие сети учреждений культурно-досугового типа (создание и модерниз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ция учреждений культурно-досугового типа)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55AA155131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33126400,00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55AA155131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33126400,00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Развитие сети учреждений культурно-досугового типа (создание центров кул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турного развития)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55AA155132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48011200,00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55AA155132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48011200,00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Техническое оснащение муниципальных музеев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55AA155900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15060112,36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55AA155900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15060112,36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«Цифровая культура»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виртуальных концертных залов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55AA354530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55AA354530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кадрового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тенциала сферы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7742686,00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осуществление методического обеспеч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деятельности образовательных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низаций, музеев, библиотек,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«Создание сист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мы профессиональной ориентации мол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дежи, направленной на повышение пр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влекательности профессий в сфере кул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«Выплата ст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пендий, грантов и других именных или тематических премий участникам кул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 xml:space="preserve">турного процесса с целью повышения </w:t>
            </w:r>
            <w:r w:rsidRPr="003D15FA">
              <w:rPr>
                <w:rFonts w:ascii="PT Astra Serif" w:hAnsi="PT Astra Serif" w:cs="Arial"/>
              </w:rPr>
              <w:lastRenderedPageBreak/>
              <w:t>мотивации к совершенствованию их де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тельности и повышения престижности деятельности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Pr="003D15FA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Pr="003D15FA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Pr="003D15FA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Pr="003D15FA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Pr="003D15FA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55Б0404100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Присуждение стипендий и других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нежных поощрений в сфере культуры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55Б046Б200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55Б046Б200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«Творческие люди»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55БA200000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4214286,00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55БA255192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2346938,86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55БA255192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2346938,86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55БA255194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867347,14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55БA255194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867347,14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Поддержка творческих проектов, напра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ленных на укрепление российской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данской идентичности на основе духо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но-нравственных и культурных ценн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стей народов Российской Федерации, включая мероприятия, направленные на популяризацию русского языка и литер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туры, народных художественных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мыслов и ремесел, поддержку изобраз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тельного искусства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55БA2Д0140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55БA2Д0140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Поддержка всероссийских, международных и межрегиональных творческих проектов в области музыкального и театрального и</w:t>
            </w:r>
            <w:r w:rsidRPr="003D15FA">
              <w:rPr>
                <w:rFonts w:ascii="PT Astra Serif" w:hAnsi="PT Astra Serif" w:cs="Arial"/>
                <w:spacing w:val="-6"/>
              </w:rPr>
              <w:t>с</w:t>
            </w:r>
            <w:r w:rsidRPr="003D15FA">
              <w:rPr>
                <w:rFonts w:ascii="PT Astra Serif" w:hAnsi="PT Astra Serif" w:cs="Arial"/>
                <w:spacing w:val="-6"/>
              </w:rPr>
              <w:t>кусства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55БA2Д0150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55БA2Д0150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«Популяризация культу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ных традиций»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55Г0000000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4715657,37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55Г0100000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4715657,37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55Г01V0000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4715657,37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55Г01V0000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55Г01V0000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4445657,37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«Повышение энергоэффективн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380700,00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«Энергосбережение и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вышение энергоэффективности тепл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снабжения и системы коммунальной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380700,00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«Повышение эне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гоэффективности областных государстве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380700,00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380700,00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380700,00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организациям кинематографии (за исключением некоммерческих организ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ций) для организации кинопоказа в целях патриотического и нравственного восп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тания детей и молодежи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6640399988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6640399988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52414921,75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213054,54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205935,54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205935,54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7119,00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7119,00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52201867,21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Расходные обязательства, связанные с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вышением оплаты труда отдельным катег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52201867,21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52201867,21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культуры, к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нематографии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63351395,04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62222028,73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62222028,73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62222028,73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61127144,56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1094884,17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1129366,31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1129366,31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1129366,31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1129366,31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 общего х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Прочие межбюджетные трансферты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щего характера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664037999У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664037999У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межбюджетные трансферты за счет средств, выделяемых из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Саратовской области, на проведение капитального ремонта м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ниципальных учреждений культуры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664037999Ш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664037999Ш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lastRenderedPageBreak/>
              <w:t>Министерство цифрового развития и связи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107376794,97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107300994,97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Связь и информатика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107300994,97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71349382,93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«Формирование эле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тронного правительства»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32656608,79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«Перевод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ственных и муниципальных услуг в эле</w:t>
            </w:r>
            <w:r w:rsidRPr="003D15FA">
              <w:rPr>
                <w:rFonts w:ascii="PT Astra Serif" w:hAnsi="PT Astra Serif" w:cs="Arial"/>
                <w:spacing w:val="-6"/>
              </w:rPr>
              <w:t>к</w:t>
            </w:r>
            <w:r w:rsidRPr="003D15FA">
              <w:rPr>
                <w:rFonts w:ascii="PT Astra Serif" w:hAnsi="PT Astra Serif" w:cs="Arial"/>
                <w:spacing w:val="-6"/>
              </w:rPr>
              <w:t>тронный вид и их модернизация в целях повышения эффективности государстве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ного управления, взаимодействия гражда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ского общества и бизнеса с органами гос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дарственной власти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7136001,00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5И101V0000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7136001,00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5И101V0000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7136001,00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«Оптимизация электронных форм заявлений услуг, те</w:t>
            </w:r>
            <w:r w:rsidRPr="003D15FA">
              <w:rPr>
                <w:rFonts w:ascii="PT Astra Serif" w:hAnsi="PT Astra Serif" w:cs="Arial"/>
              </w:rPr>
              <w:t>х</w:t>
            </w:r>
            <w:r w:rsidRPr="003D15FA">
              <w:rPr>
                <w:rFonts w:ascii="PT Astra Serif" w:hAnsi="PT Astra Serif" w:cs="Arial"/>
              </w:rPr>
              <w:t>ническая поддержка системы электро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услуг,  региональной системы ме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ведомственного электронного  взаим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действия и автоматизированной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мационной системы  многофункционал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центров»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5И10200000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25520607,79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5И102V0000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25520607,79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5И102V0000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25520607,79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«Повышение эффекти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ности деятельности исполнительных,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конодательного и иных государственных органов Саратовской области за счет 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пользования информационно-коммуника</w:t>
            </w:r>
            <w:r w:rsidR="00961837" w:rsidRPr="003D15FA">
              <w:rPr>
                <w:rFonts w:ascii="PT Astra Serif" w:hAnsi="PT Astra Serif" w:cs="Arial"/>
              </w:rPr>
              <w:softHyphen/>
            </w:r>
            <w:r w:rsidRPr="003D15FA">
              <w:rPr>
                <w:rFonts w:ascii="PT Astra Serif" w:hAnsi="PT Astra Serif" w:cs="Arial"/>
              </w:rPr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38692774,14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«Формирование и обеспечение функционирования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мационно-технологической инфрастру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23228527,65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23228527,65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23228527,65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3252111,65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3252111,65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3252111,65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«Поддержка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гиональных проектов в сфере информ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5И21000000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4712134,84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Поддержка региональных проектов в сфере информационных технологий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5И210R0280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4712134,84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5И210R0280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4712134,84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«Развитие и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печение функционирования информац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онно-аналитической системы Ситуац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онного центра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5И21100000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5И211V0000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5И211V0000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35128814,01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35128814,01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35128814,01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31604465,78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3524348,23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822798,03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822798,03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Достижение показателей деятельности и</w:t>
            </w:r>
            <w:r w:rsidRPr="003D15FA">
              <w:rPr>
                <w:rFonts w:ascii="PT Astra Serif" w:hAnsi="PT Astra Serif" w:cs="Arial"/>
                <w:spacing w:val="-6"/>
              </w:rPr>
              <w:t>с</w:t>
            </w:r>
            <w:r w:rsidRPr="003D15FA">
              <w:rPr>
                <w:rFonts w:ascii="PT Astra Serif" w:hAnsi="PT Astra Serif" w:cs="Arial"/>
                <w:spacing w:val="-6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822798,03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822798,03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195526306,96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 массовой информации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195463306,96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Телевидение и радиовещание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53376900,00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53376900,00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«Информационная откр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53376900,00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«Выпуск литер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турно-художественного журнала «Волга – ХХI век»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556100,00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6650904100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556100,00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6650904100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556100,00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официального опубликования нормати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ных правовых актов органов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 области в средствах ма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совой информации»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5487700,00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5487700,00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5487700,00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47333100,00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 в сфере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формационного освещения деятельности органов государственной власти и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6651498710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47333100,00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6651498710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47333100,00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Периодическая печать и издательства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17419400,00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17419400,00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Подпрограмма «Информационная откр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17419400,00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официального опубликования нормати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ных правовых актов органов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 области в средствах ма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совой информации»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894400,00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894400,00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894400,00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16525000,00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 в сфере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формационного освещения деятельности органов государственной власти и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6651498710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16525000,00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6651498710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16525000,00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средств масс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вой информации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124667006,96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94467879,97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237409,52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237409,52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сти*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664039993М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237409,52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664039993М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237409,52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«Информационная откр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94230470,45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«Проведение тво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ческих конкурсов в сфере журналистики»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99999,98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99999,98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9999,98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6650388700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6650388700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Выплата премии и стипендии Губернат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 xml:space="preserve">ра области в сфере журналистики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6650488900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6650488900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«Издание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 значимой литературы»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Финансовое обеспечение затрат на изд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социально значимой литературы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6650888200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6650888200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2087358,48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2087358,48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2087358,48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ластного конкурса «Лучшие книги года»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209699,98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6651289100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6651289100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24699,98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24699,98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 в части ра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мещения официальной информации в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циальных сетях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6651488210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6651488210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«Проведение ко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курса для определения региональных тел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канала и радиоканала, освещающих де</w:t>
            </w:r>
            <w:r w:rsidRPr="003D15FA">
              <w:rPr>
                <w:rFonts w:ascii="PT Astra Serif" w:hAnsi="PT Astra Serif" w:cs="Arial"/>
                <w:spacing w:val="-6"/>
              </w:rPr>
              <w:t>я</w:t>
            </w:r>
            <w:r w:rsidRPr="003D15FA">
              <w:rPr>
                <w:rFonts w:ascii="PT Astra Serif" w:hAnsi="PT Astra Serif" w:cs="Arial"/>
                <w:spacing w:val="-6"/>
              </w:rPr>
              <w:t>тельность политических партий, предста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ленных в Саратовской областной Думе»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1337640,12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Информационное освещение деятельн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6651598720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1337640,12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6651598720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1337640,12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«Модернизация информационно-технологической инфр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структуры министерства информации и массовых коммуникаций области в целях соблюдения мер информационной бе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опасности, защиты информации»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1520550,00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1520550,00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1520550,00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«Размещение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циально значимой информации в сре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ствах массовой информации»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82289121,89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Размещение социально значимой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6651778600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52289121,89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6651778600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52289121,89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субсидии Саратовскому региональному отделению общеросси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общественной организации «Союз журналистов России» на освещение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циально значимых тем в региональных средствах массовой информации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6651788М00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6651788М00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и поддержание функционир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вания сайта «Книга Памяти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687100,00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687100,00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66519V0000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687100,00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«Областной 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курс «Лучший руководитель муниц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пального издания»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6652000000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Выплата премии лауреату областного конкурса «Лучший руководитель мун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ципального издания»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6652017410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6652017410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66520V0000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66520V0000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29359720,44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29359720,44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29359720,44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28950840,91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408879,53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839406,55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839406,55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839406,55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839406,55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 общего х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Прочие межбюджетные трансферты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щего характера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Иные межбюджетные трансферты за счет средств, выделяемых из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Саратовской области, на укрепление материально-технической базы муниципальных организаций, 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ществляющих производство и выпуск средств массовой информации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664037999П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664037999П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2214396891,83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126261951,06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22626187,56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19407820,00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18727820,00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18727820,00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15069420,00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15069420,00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поддержка детей-сирот и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5610591800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768100,00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5610591800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768100,00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Стипендиальное обеспечение и другие формы материальной поддержки обуч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ющихся областных государственных профессиональных образовательных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5610591900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2890300,00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5610591900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2890300,00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«Материально-техни</w:t>
            </w:r>
            <w:r w:rsidR="00961837" w:rsidRPr="003D15FA">
              <w:rPr>
                <w:rFonts w:ascii="PT Astra Serif" w:hAnsi="PT Astra Serif" w:cs="Arial"/>
              </w:rPr>
              <w:softHyphen/>
            </w:r>
            <w:r w:rsidRPr="003D15FA">
              <w:rPr>
                <w:rFonts w:ascii="PT Astra Serif" w:hAnsi="PT Astra Serif" w:cs="Arial"/>
              </w:rPr>
              <w:t>ческая база спорта»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учреждений»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Оснащение и укрепление материально-технической базы подведомственных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разовательных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5640715420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5640715420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образования в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2946010,00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професси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690200,00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Мероприятие «Развитие кадрового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690200,00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Ежемесячное денежное вознаграждение за классное руководство (кураторство) педагогическим работникам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образовательных организаций, реализующих образовательные програ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мы среднего профессионального образ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вания, в том числе программы професс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онального обучения для лиц с огран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5A41253630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690200,00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5A41253630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690200,00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2255810,00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«Цифровая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тельная среда»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2255810,00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Обеспечение образовательных организаций материально-технической базой для вне</w:t>
            </w:r>
            <w:r w:rsidRPr="003D15FA">
              <w:rPr>
                <w:rFonts w:ascii="PT Astra Serif" w:hAnsi="PT Astra Serif" w:cs="Arial"/>
                <w:spacing w:val="-6"/>
              </w:rPr>
              <w:t>д</w:t>
            </w:r>
            <w:r w:rsidRPr="003D15FA">
              <w:rPr>
                <w:rFonts w:ascii="PT Astra Serif" w:hAnsi="PT Astra Serif" w:cs="Arial"/>
                <w:spacing w:val="-6"/>
              </w:rPr>
              <w:t>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5A8E452100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2255810,00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5A8E452100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2255810,00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272357,56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272357,56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Расходные обязательства, связанные с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вышением оплаты труда отдельным катег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272357,56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272357,56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30880,00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30880,00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30880,00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30880,00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30880,00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103604883,50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48380489,95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48380489,95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48380489,95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25256949,95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25256949,95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Укрепление материально-технической базы и благоустройство территории некоммерч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ских оздоровительных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5230308820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5230308820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5230321510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5230321510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Организация отдыха и оздоровления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 и подростков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5230321520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4073540,00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5230321520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4073540,00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37137799,90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«Молодежная политика»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37137799,90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«Проведение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ластных, межрегиональных, всероссийских и международных мероприятий в сфере м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лодежной политики на территории области; организация участия представителей мол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дежи области в мероприятиях областного, межрегионального, всероссийского и ме</w:t>
            </w:r>
            <w:r w:rsidRPr="003D15FA">
              <w:rPr>
                <w:rFonts w:ascii="PT Astra Serif" w:hAnsi="PT Astra Serif" w:cs="Arial"/>
                <w:spacing w:val="-6"/>
              </w:rPr>
              <w:t>ж</w:t>
            </w:r>
            <w:r w:rsidRPr="003D15FA">
              <w:rPr>
                <w:rFonts w:ascii="PT Astra Serif" w:hAnsi="PT Astra Serif" w:cs="Arial"/>
                <w:spacing w:val="-6"/>
              </w:rPr>
              <w:t>дународного уровня»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4814499,90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4814499,90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4814499,90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«Поддержка т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лантливой молодежи»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1080800,00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5630264500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5630264500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Премии победителям конкурса социал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проектов «ИНИЦИАТИВА 2022» в рамках молодежного образовательного форума «Хопер»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5630264520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5630264520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680800,00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680800,00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Основное мероприятие «Поддержка и ра</w:t>
            </w:r>
            <w:r w:rsidRPr="003D15FA">
              <w:rPr>
                <w:rFonts w:ascii="PT Astra Serif" w:hAnsi="PT Astra Serif" w:cs="Arial"/>
                <w:spacing w:val="-6"/>
              </w:rPr>
              <w:t>з</w:t>
            </w:r>
            <w:r w:rsidRPr="003D15FA">
              <w:rPr>
                <w:rFonts w:ascii="PT Astra Serif" w:hAnsi="PT Astra Serif" w:cs="Arial"/>
                <w:spacing w:val="-6"/>
              </w:rPr>
              <w:t>витие творческого потенциала молодежи»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2372500,00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5630481700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2372500,00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5630481700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2372500,00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боты с молодежью»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26426000,00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26426000,00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26426000,00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«Государственная поддержка победителей конкурсов мол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дежных проектов»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проектов в сфере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молодежной политики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5630715Д00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5630715Д00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учреждений в сфере молодежной политики»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5630808830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5630808830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«Социальная акти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ность»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563E800000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условий для развития и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563E8U0080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563E8U0080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 «Развитие системы по</w:t>
            </w:r>
            <w:r w:rsidRPr="003D15FA">
              <w:rPr>
                <w:rFonts w:ascii="PT Astra Serif" w:hAnsi="PT Astra Serif" w:cs="Arial"/>
                <w:spacing w:val="-6"/>
              </w:rPr>
              <w:t>д</w:t>
            </w:r>
            <w:r w:rsidRPr="003D15FA">
              <w:rPr>
                <w:rFonts w:ascii="PT Astra Serif" w:hAnsi="PT Astra Serif" w:cs="Arial"/>
                <w:spacing w:val="-6"/>
              </w:rPr>
              <w:t>держки молодежи («Молодежь России»)»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563EГ00000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условий для эффективной с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мореализации молодежи, в том числе развитие инфраструктуры (в рамках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стижения соответствующих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563EГU1350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563EГU1350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«Профилактика правонаруш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терроризма, экстремизма и против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действие незаконному обороту наркот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1255700,00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1217800,00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формационно-пропагандистских мер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приятий в сфере профилактики терр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ризма»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«Создание и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провождение системы мониторинга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«Противодействие зл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употреблению наркотиками и их нез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6530500000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65305V0000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65305V0000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«Профилактика безна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зорности и правонарушений среди нес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вершеннолетних»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взаимодействия с молодежными общ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ственными объединениями и волонте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скими движениями области с целью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мена опытом и последующим внедрен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ем инновационных форм и методов раб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ты с несовершеннолетними, осужденн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ми без изоляции от общества»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6550100000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65501V0000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65501V0000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15059500,00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15059500,00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15059500,00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</w:t>
            </w:r>
            <w:r w:rsidRPr="003D15FA">
              <w:rPr>
                <w:rFonts w:ascii="PT Astra Serif" w:hAnsi="PT Astra Serif" w:cs="Arial"/>
                <w:spacing w:val="-6"/>
              </w:rPr>
              <w:t>я</w:t>
            </w:r>
            <w:r w:rsidRPr="003D15FA">
              <w:rPr>
                <w:rFonts w:ascii="PT Astra Serif" w:hAnsi="PT Astra Serif" w:cs="Arial"/>
                <w:spacing w:val="-6"/>
              </w:rPr>
              <w:t>ющих деятельность в сфере молодежной политики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на предоставление субсидии авт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номной некоммерческой организации «Спортивно-оздоровительный центр «Б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резка» на проведение мероприятий,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газификацией, теплоснабжен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ем, в том числе установкой индивидуал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источников тепла (отопление, гор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чее водоснабжение), водоснабжением и водоотведением, электроснабжением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1538393,65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«Гражданско-патриоти</w:t>
            </w:r>
            <w:r w:rsidR="00961837" w:rsidRPr="003D15FA">
              <w:rPr>
                <w:rFonts w:ascii="PT Astra Serif" w:hAnsi="PT Astra Serif" w:cs="Arial"/>
              </w:rPr>
              <w:softHyphen/>
            </w:r>
            <w:r w:rsidRPr="003D15FA">
              <w:rPr>
                <w:rFonts w:ascii="PT Astra Serif" w:hAnsi="PT Astra Serif" w:cs="Arial"/>
              </w:rPr>
              <w:t>ческое воспитание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1250393,65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ластных (региональных) конкурсов, ф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26993,65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26993,65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26993,65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«Патриотическое во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питание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681EВ00000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1070400,00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Вовлечение в социально активную де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тельность детей и молодежи через увел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чение охвата патриотическими проект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(в рамках достижения соответству</w:t>
            </w:r>
            <w:r w:rsidRPr="003D15FA">
              <w:rPr>
                <w:rFonts w:ascii="PT Astra Serif" w:hAnsi="PT Astra Serif" w:cs="Arial"/>
              </w:rPr>
              <w:t>ю</w:t>
            </w:r>
            <w:r w:rsidRPr="003D15FA">
              <w:rPr>
                <w:rFonts w:ascii="PT Astra Serif" w:hAnsi="PT Astra Serif" w:cs="Arial"/>
              </w:rPr>
              <w:t>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681EВU0240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863900,00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681EВU0240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863900,00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условий для развития системы межпоколенческого взаимодействия и обеспечения преемственности покол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поддержки общественных иници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тив и проектов, направленных на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681EВU0250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681EВU0250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68201V0000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Организация деятельности учреждения, не связанной с выполнением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ственного задания на оказание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9930008L00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9930008L00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4967003,00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4967003,00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4967003,00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4967003,00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«Материальное стимулирование спортсменов и их трен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4967003,00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5610680610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4967003,00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5610680610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4967003,00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2083167937,77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Физическая культура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657748930,99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651324368,54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619189636,18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«Учебно-методическое и информационное обеспеч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ние»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Информационное освещение деятельн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5610198720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5610198720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616472144,18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616472144,18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616472144,18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условий для предоставления государственных услуг населению в сф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ре физической культуры и спорта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5611400000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184492,00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56114V0000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184492,00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56114V0000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184492,00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561P500000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1574000,00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Мероприятия информационно-коммуника</w:t>
            </w:r>
            <w:r w:rsidRPr="003D15FA">
              <w:rPr>
                <w:rFonts w:ascii="PT Astra Serif" w:hAnsi="PT Astra Serif" w:cs="Arial"/>
                <w:spacing w:val="-6"/>
              </w:rPr>
              <w:softHyphen/>
              <w:t>ционной кампании (в рамках достижения соответствующих задач федерального 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561P5U0210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1574000,00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561P5U0210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1574000,00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32134732,36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учреждений»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32134732,36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32134732,36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32134732,36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6424562,45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2497988,42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85811,58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85811,58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2412176,84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2412176,84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3926574,03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Организация деятельности учреждения, не связанной с выполнением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ственного задания на оказание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9930008L00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3926574,03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9930008L00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3926574,03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762401701,76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3392456,67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3392456,67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«Приобретение оборудования (инвентаря) для провед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мероприятий по адаптивной физич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ской культуре и спорту для инвалидов»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3392456,67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в сфере реаб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52808R5140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3392456,67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52808R5140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3392456,67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755729245,09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172022979,42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«Учебно-методическое и информационное обесп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10052608,45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10052608,45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10052608,45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74868270,97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2264200,00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5610204100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2264200,00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субсидии некоммерч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ской организации Саратовская областная общественная организация «Физкульту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но-спортивное общество «Урожай»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5610214170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72604070,97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5610214170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72604070,97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64514100,00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64514100,00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64514100,00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561P500000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22588000,00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Организация и проведение физкульту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561P5U0100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22588000,00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561P5U0100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22588000,00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583706265,67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учреждений»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1439500,00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1439500,00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1439500,00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«Строительство физкультурно-оздоровительных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плексов»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144199925,35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по строител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ству крытых ледовых арен  (ледовых дворцов)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5641078950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144199925,35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5641078950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144199925,35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«Предоставление материальной поддержки некоммерч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ским организациям»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196630537,00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Предоставление субсидии некоммерческой организации ПОУ «Саратовский АСК им. Ю.А. Гагарина ДОСААФ России»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5641514120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19688437,00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5641514120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19688437,00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субсидии некоммерч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ской организации ПОУ «Саратовский АСК им. Ю.А. Гагарина ДОСААФ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сии» на устройство асфальтового покр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тия площадки в целях развития ПОУ «Саратовский АСК им. Ю А. Гагарина ДОСААФ России»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5641514180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176942100,00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5641514180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176942100,00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Региональный проект «Бизнес-спринт (Я выбираю спорт)»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156521692,87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оборудования для создания «у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ных» спортивных площадок (плоскостное спортивное сооружение)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56417R7531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56319870,47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56417R7531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28157687,97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56417R7531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28162182,50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оборудования для создания «у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ных» спортивных площадок (модульное спортивное сооружение)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56417R7532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97133350,00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56417R7532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97133350,00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для создания «умной» спортивной площадки (в рамках дост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жения соответствующих задач федерал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56417U2531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3068472,40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56417U2531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3068472,40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Развитие инфраструктуры физической культуры и спорта на территориях мун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ципальных образований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67999000,00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5641878970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67999000,00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5641878970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67999000,00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564P500000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16915610,45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Оснащение объектов спортивной инфр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структуры спортивно-технологическим оборудованием (закупка и монтаж оборуд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вания для создания на сельских территор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ях малых спортивных площадок, монтир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емых на открытых площадках или в закр</w:t>
            </w:r>
            <w:r w:rsidRPr="003D15FA">
              <w:rPr>
                <w:rFonts w:ascii="PT Astra Serif" w:hAnsi="PT Astra Serif" w:cs="Arial"/>
                <w:spacing w:val="-6"/>
              </w:rPr>
              <w:t>ы</w:t>
            </w:r>
            <w:r w:rsidRPr="003D15FA">
              <w:rPr>
                <w:rFonts w:ascii="PT Astra Serif" w:hAnsi="PT Astra Serif" w:cs="Arial"/>
                <w:spacing w:val="-6"/>
              </w:rPr>
              <w:t>тых помещениях, на которых возможно проводить тестирование населения в соо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ветствии с требованиями Всероссийского физкультурно-спортивного комплекса «Г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тов к труду и обороне» (ГТО))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564P552281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16915610,45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564P552281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16915610,45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межбюджетные трансферты за счет средств, выделяемых из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Саратовской области бюджетам муниципальных районов, 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родских округов и поселений области, на укрепление материально-технической базы муниципальных учреждений, 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ществляющих деятельность в сфере ф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зической культуры и спорта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625800897,31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625800897,31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610000897,31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«Олимпийская, паралимпийская и сурдлимпийская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14759964,78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13597564,78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13597564,78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олимпийской, парали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пийской и сурдлимпийской подготовке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5610380В00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1162400,00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5610380В00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1162400,00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87870980,00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86520980,00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86520980,00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Участие, организация и проведение на те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ритории области тренировочных сборов, спортивных и физкультурно-массовых м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роприятий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5610580Г00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5610580Г00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«Материальное стимулирование спортсменов и их трен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2425000,00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Выплата ежемесячных специальных ст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пендий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5610680620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5610680620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Осуществление материального стимулир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5610680630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5610680630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1045000,00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«Грантовая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держка развития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482199000,00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Развитие на территории области отдел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видов спорта (спортивных дисц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плин)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5611214Д00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482199000,00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5611214Д00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482199000,00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561P500000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22745952,53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поддержка спортивных организаций, осуществляющих подготовку спортивного резерва для спортивных сбо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ных команд, в том числе спортивных сбо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ных команд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561P550810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8901800,00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561P550810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561P550810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7401800,00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561P552291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9525352,53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561P552291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9525352,53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561P5U0110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4318800,00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561P5U0110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4318800,00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«Материально-техни</w:t>
            </w:r>
            <w:r w:rsidR="00961837" w:rsidRPr="003D15FA">
              <w:rPr>
                <w:rFonts w:ascii="PT Astra Serif" w:hAnsi="PT Astra Serif" w:cs="Arial"/>
              </w:rPr>
              <w:softHyphen/>
            </w:r>
            <w:r w:rsidRPr="003D15FA">
              <w:rPr>
                <w:rFonts w:ascii="PT Astra Serif" w:hAnsi="PT Astra Serif" w:cs="Arial"/>
              </w:rPr>
              <w:t>ческая база спорта»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«Реализация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плекса мероприятий, связанных с эффе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комплекса мероприятий,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эффективным использованием тренировочных площадок после провед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чемпионата мира по футболу 2018 года в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56413R4260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56413R4260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37216407,71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36414758,86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36414758,86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36414758,86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35516763,89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896055,97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1939,00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801648,85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801648,85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Достижение показателей деятельности и</w:t>
            </w:r>
            <w:r w:rsidRPr="003D15FA">
              <w:rPr>
                <w:rFonts w:ascii="PT Astra Serif" w:hAnsi="PT Astra Serif" w:cs="Arial"/>
                <w:spacing w:val="-6"/>
              </w:rPr>
              <w:t>с</w:t>
            </w:r>
            <w:r w:rsidRPr="003D15FA">
              <w:rPr>
                <w:rFonts w:ascii="PT Astra Serif" w:hAnsi="PT Astra Serif" w:cs="Arial"/>
                <w:spacing w:val="-6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801648,85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801648,85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Министерство строительства и ж</w:t>
            </w:r>
            <w:r w:rsidRPr="003D15FA">
              <w:rPr>
                <w:rFonts w:ascii="PT Astra Serif" w:hAnsi="PT Astra Serif" w:cs="Arial"/>
                <w:b/>
                <w:bCs/>
              </w:rPr>
              <w:t>и</w:t>
            </w:r>
            <w:r w:rsidRPr="003D15FA">
              <w:rPr>
                <w:rFonts w:ascii="PT Astra Serif" w:hAnsi="PT Astra Serif" w:cs="Arial"/>
                <w:b/>
                <w:bCs/>
              </w:rPr>
              <w:t>лищно-коммунального хозяйства С</w:t>
            </w:r>
            <w:r w:rsidRPr="003D15FA">
              <w:rPr>
                <w:rFonts w:ascii="PT Astra Serif" w:hAnsi="PT Astra Serif" w:cs="Arial"/>
                <w:b/>
                <w:bCs/>
              </w:rPr>
              <w:t>а</w:t>
            </w:r>
            <w:r w:rsidRPr="003D15FA">
              <w:rPr>
                <w:rFonts w:ascii="PT Astra Serif" w:hAnsi="PT Astra Serif" w:cs="Arial"/>
                <w:b/>
                <w:bCs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13402887873,45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39713265,60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Международные отношения и междун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родное сотрудничество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33666432,36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33666432,36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33666432,36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33666432,36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664039991Л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32148614,28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664039991Л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32148614,28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 xml:space="preserve">Средства, выделяемые из резервного фонда Правительства Саратовской области*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664039995Л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1517818,08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664039995Л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1517818,08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6046833,24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6046833,24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6046833,24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246833,24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246833,24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1244274177,30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1244274177,30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«Обеспечение населения досту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 «Обеспечение инженерной инфраструктурой земельных участков, являющихся федеральной собственн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инженерной инфраструкт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рой земельных участков в соответствии с проектом планировки и межевания те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ритории на части бывших земель ФГБНУ «НИИСХ Юго-Востока», от улицы им.Шехурдина А.П. до ул.Танкистов и реки 1-я Гуселка в Ленинском и Киро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5E10240Д00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5E10240Д00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зование природных ресурсов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1219274177,30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«Развитие водохозяйстве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1219274177,30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«Предоставление субсидии государственному унитарному предприятию Саратовской области «О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ластная инженерная защита»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6224100000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1219274177,30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Увеличение уставного фонда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унитарных предприятий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6224148100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5260320,00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6224148100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5260320,00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Разработка изыскательской и проектно-сметной документации по объекту «С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оружение - дамба обвалования (гидр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техническое сооружение инженерной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щиты г.Энгельса Саратовской области от ул.Пушкина ПК 37+28 до мостового 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рехода Саратов - Энгельс ПК 77+26).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конструкция»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61837" w:rsidRPr="003D15FA" w:rsidRDefault="00961837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6224148120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61837" w:rsidRPr="003D15FA" w:rsidRDefault="00961837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13121407,30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6224148120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13121407,30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Софинансирование капитальных влож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 в объекты государственной (муниц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пальной) собственности субъектов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 и (или) софинанс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рование мероприятий, не относящихся к капитальным вложениям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62241R1130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751067400,00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62241R1130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751067400,00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Софинансирование капитальных влож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 в объекты государственной (муниц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пальной) собственности субъектов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 и (или) софинанс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рование мероприятий, не относящихся к капитальным вложениям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 субъектов Российской Федерации, за счет средств резервного фонда Прав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62241R113F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449825050,00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62241R113F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449825050,00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5345494276,15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2897914728,36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«Обеспечение населения досту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2838061085,06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38799844,11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«Осуществление деятел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ности, направленной на обеспечение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щиты прав граждан – участников долев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19685589,91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Субсидия некоммерческой организации «Фонд защиты прав граждан – участн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5E10340Ф10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19685589,91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5E10340Ф10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19685589,91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«Урегулирование обяз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тельств застройщиков, признанных бан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ротами, по завершению строительства находящихся на территории региона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блемных многоквартирных домов и (или) иных объектов недвижимости, стро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тельство которых осуществлялось с пр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влечением средств граждан»</w:t>
            </w:r>
          </w:p>
        </w:tc>
        <w:tc>
          <w:tcPr>
            <w:tcW w:w="709" w:type="dxa"/>
            <w:vAlign w:val="bottom"/>
          </w:tcPr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61837" w:rsidRPr="003D15FA" w:rsidRDefault="00961837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323C30" w:rsidRPr="003D15FA" w:rsidRDefault="00323C30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323C30" w:rsidRPr="003D15FA" w:rsidRDefault="00323C30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323C30" w:rsidRPr="003D15FA" w:rsidRDefault="00323C30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961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323C30" w:rsidRPr="003D15FA" w:rsidRDefault="00323C30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323C30" w:rsidRPr="003D15FA" w:rsidRDefault="00323C30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96183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19114254,20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субсидии в виде имущ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ственного взноса в имущество публично-правовой компании «Фонд развития те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риторий»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5E10440Ф30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19114254,20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5E10440Ф30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19114254,20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«Капитальный ремонт и ремонт в многоквартирных домах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183979310,77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«Осуществление деятел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ности, направленной на обеспечение проведения капитального ремонта общ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го имущества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183979310,77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Субсидия специализированной некомме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ческой организации «Фонд капитального ремонта общего имущества в многоква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тирных домах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5E20141800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183979310,77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5E20141800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183979310,77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«Обеспечение жилыми помещениями отдельных категорий граждан, установленных законодател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ством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15635818,50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8341080,00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жилых помещений по договорам социального найма гражд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нам,  страдающим тяжелой формой хр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нических заболеваний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5E50240600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8341080,00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5E50240600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8341080,00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2607885,00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жилых помещений по договорам социального найма многоде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ным семьям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5E50440500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2607885,00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5E50440500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2607885,00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«Предоставление жилых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мещений по решению суда»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4686853,50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5E50694100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4686853,50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5E50694100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4686853,50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«Обеспечение устойчив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сокращения непригодного для прож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вания жилищного фонда»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5EA0000000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2599646111,68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«Обеспечение устойч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вого сокращения непригодного для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живания жилищного фонда»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5EAF300000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2599646111,68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мероприятий по пересел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том необходимости развития малоэта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ного жилищного строительства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5EAF367483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1581975458,79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5EAF367483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1581975458,79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мероприятий по пересел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том необходимости развития малоэта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ного жилищного строительства,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5EAF367484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1017670652,89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5EAF367484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1017670652,89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59853643,30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59853643,30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9930008Д00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2605743,30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9930008Д00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2605743,30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налогов, сборов и иных платежей по объектам государственного жилищн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фонда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9930008Н00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57247900,00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9930008Н00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57247900,00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680114333,67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«Обеспечение населения досту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612575519,23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«Повышение качества 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доснабжения и водоотведения»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612575519,23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«Ремонт и развитие вод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проводной сети»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207552619,83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Ремонт и развитие водопроводной сети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5E80572920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207552619,83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5E80572920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207552619,83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«Чистая вода»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5E8F500000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405022899,40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Строительство и реконструкция (моде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низация) объектов питьевого водосна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жения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5E8F552430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389383808,65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5E8F552430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389383808,65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Строительство и реконструкция (моде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низация) объектов питьевого водосна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жения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5E8F55243F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15639090,75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5E8F55243F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15639090,75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67538814,44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67538814,44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67538814,44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межбюджетные трансферты за счет средств, выделяемых из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55658644,20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55658644,20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межбюджетные трансферты за счет средств, выделяемых из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Саратовской области, на создание условий по обеспечению ж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телей населенных пунктов доброкач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ственной питьевой водой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6960000,00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6960000,00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стем теплоснабжения населенных пунктов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4920170,24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4920170,24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1216019345,39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134303284,16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134303284,16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134303284,16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64112Г7100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134303284,16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64112Г7100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134303284,16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21443000,00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21443000,00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21443000,00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межбюджетные трансферты за счет средств, выделяемых из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Саратовской области, на приобретение специализированной коммунальной техники для нужд горо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ского поселения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межбюджетные трансферты за счет средств, выделяемых из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Саратовской области, на мероприятия по благоустройству дв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ровых территорий – оборудование де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ских игровых и спортивных площадок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2043000,00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2043000,00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«Формирование комфортной 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родской среды»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1060273061,23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693373061,23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«Формирование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фортной городской среды»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691F200000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693373061,23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программ формирования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временной городской среды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691F255550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693373061,23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691F255550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693373061,23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366900000,00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«Формирование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фортной городской среды»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692F200000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366900000,00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комфортной городской среды в малых городах и исторических поселен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ях – победителях Всероссийского 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курса лучших проектов создания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фортной городской среды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692F254240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692F254240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комфортной городской среды в малых городах и исторических поселен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ях – победителях Всероссийского 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курса лучших проектов создания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фортной городской среды за счет средств резервного фонда Правительства 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692F25424F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692F25424F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551445868,73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«Обеспечение населения досту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40594000,00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«Обеспечение жилыми помещениями отдельных категорий граждан, установленных законодател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ством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«Оказание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услуг по сбору и обработке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мации о выполнении условий договоров социального найма жилых помещений»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5E51800000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5E51804100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5E51804100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«Повышение качества 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доснабжения и водоотведения»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30594000,00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терных точек границ таких зон»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«Государственная рег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Субсидия государственному унитарному предприятию Саратовской области «Об</w:t>
            </w:r>
            <w:r w:rsidRPr="003D15FA">
              <w:rPr>
                <w:rFonts w:ascii="PT Astra Serif" w:hAnsi="PT Astra Serif" w:cs="Arial"/>
              </w:rPr>
              <w:t>л</w:t>
            </w:r>
            <w:r w:rsidRPr="003D15FA">
              <w:rPr>
                <w:rFonts w:ascii="PT Astra Serif" w:hAnsi="PT Astra Serif" w:cs="Arial"/>
              </w:rPr>
              <w:t>водоресурс» на финансовое обеспечение затрат по государственной регистрации прав и содержанию недвижимого имущ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ства (объектов водоснабжения и водоо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ведения)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5E80641510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5E80641510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3761860,00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«Повышение эффекти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ности деятельности исполнительных,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конодательного и иных государственных органов Саратовской области за счет 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пользования информационно-коммуника</w:t>
            </w:r>
            <w:r w:rsidR="00323C30" w:rsidRPr="003D15FA">
              <w:rPr>
                <w:rFonts w:ascii="PT Astra Serif" w:hAnsi="PT Astra Serif" w:cs="Arial"/>
              </w:rPr>
              <w:softHyphen/>
            </w:r>
            <w:r w:rsidRPr="003D15FA">
              <w:rPr>
                <w:rFonts w:ascii="PT Astra Serif" w:hAnsi="PT Astra Serif" w:cs="Arial"/>
              </w:rPr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3761860,00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«Формирование и обеспечение функционирования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мационно-технологической инфрастру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3288000,00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3288000,00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3288000,00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278460,00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278460,00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278460,00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 по технической защите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формации,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тайну, и информации ограниченного доступа, не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195400,00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195400,00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195400,00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381607140,51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381607140,51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 объектов жизнеобеспечения при предоставлении услуг населению по те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ло-, водоснабжению, водоотведению»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6411300000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381607140,51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 объектов жизнеобеспечения при предоставлении услуг населению по те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ло-, водоснабжению, водоотведению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64113Г7200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381607140,51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64113Г7200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381607140,51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123338341,19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123338341,19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123338341,19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119598934,41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3727783,66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11623,12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2144527,03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2144527,03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2144527,03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2144527,03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115349903,00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Сбор, удаление отходов и очистка сто</w:t>
            </w:r>
            <w:r w:rsidRPr="003D15FA">
              <w:rPr>
                <w:rFonts w:ascii="PT Astra Serif" w:hAnsi="PT Astra Serif" w:cs="Arial"/>
              </w:rPr>
              <w:t>ч</w:t>
            </w:r>
            <w:r w:rsidRPr="003D15FA">
              <w:rPr>
                <w:rFonts w:ascii="PT Astra Serif" w:hAnsi="PT Astra Serif" w:cs="Arial"/>
              </w:rPr>
              <w:t>ных вод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115349903,00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«Обеспечение населения досту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115349903,00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«Повышение качества 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доснабжения и водоотведения»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115349903,00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«Оздоровление Волги»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5E8G600000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115349903,00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Сокращение доли загрязненных сточных вод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5E8G650130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89494493,00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5E8G650130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89494493,00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Сокращение доли загрязненных сточных вод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5E8G65013F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25855410,00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5E8G65013F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25855410,00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3537727528,39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1238039260,67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509423200,11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509423200,11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«Организация предоставления гражданам субсидий на оплату жилого помещения и коммунал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услуг»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64940176,97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органами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 государственных полном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5212377Б00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64940176,97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5212377Б00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64940176,97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444483023,14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органами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 государственных полном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чий по предоставлению гражданам су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5212477110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444483023,14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5212477110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444483023,14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«Обеспечение населения досту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728616060,56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«Обеспечение жилыми помещениями отдельных категорий граждан, установленных законодател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ством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576673438,19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«Государственная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держка работников бюджетной сферы при строительстве (приобретении) жил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помещения»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509795,00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Предоставление социальной выплаты на строительство (приобретение) жилого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мещения работникам бюджетной сферы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5E50140300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509795,00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5E50140300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509795,00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«Государственная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держка многодетных семей при стро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тельстве (приобретении) жилого пом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щения»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160073946,79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Социальные выплаты на строительство (приобретение) жилого помещения мн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годетным семьям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5E50340400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160073946,79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5E50340400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160073946,79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«Государственная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держка участников строительства мног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квартирных домов, признанных в уст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новленном порядке пострадавшими от действий (бездействия) строительной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ганизации»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266318967,40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Социальные выплаты участникам стро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тельства многоквартирных домов, которые признаны пострадавшими от действий (бе</w:t>
            </w:r>
            <w:r w:rsidRPr="003D15FA">
              <w:rPr>
                <w:rFonts w:ascii="PT Astra Serif" w:hAnsi="PT Astra Serif" w:cs="Arial"/>
                <w:spacing w:val="-6"/>
              </w:rPr>
              <w:t>з</w:t>
            </w:r>
            <w:r w:rsidRPr="003D15FA">
              <w:rPr>
                <w:rFonts w:ascii="PT Astra Serif" w:hAnsi="PT Astra Serif" w:cs="Arial"/>
                <w:spacing w:val="-6"/>
              </w:rPr>
              <w:t>действия) строительной организации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5E50740700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266318967,40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5E50740700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266318967,40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«Организационное обесп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чение реализации подпрограммы «Обе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печение жилыми помещениями отдел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49140,00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5E508М0000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49140,00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5E508М0000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49140,00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«Государственная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5757487,00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Социальные выплаты на строительство (приобретение) жилого помещения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5E51291110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5757487,00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5E51291110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5757487,00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«Денежные выплаты на приобретение (строительство) жилого помещения взамен предоставления жил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5E51400000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135685032,00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денежной выплаты мн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годетным семьям на приобретение (стр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ительство) жилого помещения взамен предоставления жилого помещения по договору социального найма из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5E51440510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135685032,00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5E51440510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135685032,00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«Денежные выплаты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данам по обеспечению жилыми помещ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 взамен предоставления им земел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ного участка в собственность бесплатно»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5E51700000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6193800,00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денежной выплаты гражданам по обеспечению жилыми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мещениями взамен предоставления им земельного участка в собственность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5E51713222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6193800,00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5E51713222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6193800,00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«Предоставление социал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ной выплаты на приобретение жилого помещения в собственность, удостовер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емой  именным свидетельством, по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шению суда»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5E51900000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2085270,00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социальной выплаты гражданам на приобретение жилого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мещения в собственность, удостоверя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мой  именным свидетельством, по реш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нию суда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5E51991120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2085270,00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5E51991120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2085270,00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128092754,37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«Возмещение гражданам части расходов по оплате процентов ип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117848715,37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Социальные выплаты гражданам на во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мещение части расходов по оплате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5E60141600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117848715,37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5E60141600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1100757,36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5E60141600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116747958,01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«Частичное возмещение ра</w:t>
            </w:r>
            <w:r w:rsidRPr="003D15FA">
              <w:rPr>
                <w:rFonts w:ascii="PT Astra Serif" w:hAnsi="PT Astra Serif" w:cs="Arial"/>
                <w:spacing w:val="-6"/>
              </w:rPr>
              <w:t>с</w:t>
            </w:r>
            <w:r w:rsidRPr="003D15FA">
              <w:rPr>
                <w:rFonts w:ascii="PT Astra Serif" w:hAnsi="PT Astra Serif" w:cs="Arial"/>
                <w:spacing w:val="-6"/>
              </w:rPr>
              <w:t>ходов на оплату процентов по ипотечному займу (кредиту) на приобретение (стро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тельство) жилых помещений отдельным категориям педагогических работников»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649020,51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Социальные выплаты педагогическим работникам, проживающим и работа</w:t>
            </w:r>
            <w:r w:rsidRPr="003D15FA">
              <w:rPr>
                <w:rFonts w:ascii="PT Astra Serif" w:hAnsi="PT Astra Serif" w:cs="Arial"/>
              </w:rPr>
              <w:t>ю</w:t>
            </w:r>
            <w:r w:rsidRPr="003D15FA">
              <w:rPr>
                <w:rFonts w:ascii="PT Astra Serif" w:hAnsi="PT Astra Serif" w:cs="Arial"/>
              </w:rPr>
              <w:t>щим в Саратовской области, на части</w:t>
            </w:r>
            <w:r w:rsidRPr="003D15FA">
              <w:rPr>
                <w:rFonts w:ascii="PT Astra Serif" w:hAnsi="PT Astra Serif" w:cs="Arial"/>
              </w:rPr>
              <w:t>ч</w:t>
            </w:r>
            <w:r w:rsidRPr="003D15FA">
              <w:rPr>
                <w:rFonts w:ascii="PT Astra Serif" w:hAnsi="PT Astra Serif" w:cs="Arial"/>
              </w:rPr>
              <w:t>ное возмещение расходов на оплату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5E60341200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649020,51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5E60341200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6064,16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5E60341200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642956,35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«Частичное возмещение расходов на оплату процентов по ипоте</w:t>
            </w:r>
            <w:r w:rsidRPr="003D15FA">
              <w:rPr>
                <w:rFonts w:ascii="PT Astra Serif" w:hAnsi="PT Astra Serif" w:cs="Arial"/>
              </w:rPr>
              <w:t>ч</w:t>
            </w:r>
            <w:r w:rsidRPr="003D15FA">
              <w:rPr>
                <w:rFonts w:ascii="PT Astra Serif" w:hAnsi="PT Astra Serif" w:cs="Arial"/>
              </w:rPr>
              <w:t>ному займу (кредиту) на приобретение (строительство) жилых помещений 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ботникам бюджетной сферы»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9325018,49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Социальные выплаты работникам бю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жетной сферы на возмещение расходов на оплату процентов по ипотечному за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му (кредиту) на приобретение (стро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тельство) жилых помещений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5E60441300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9325018,49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5E60441300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87769,34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5E60441300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9237249,15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Мероприятие «Обеспечение работы 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граммного комплекса в целях предоста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ления меры социальной поддержки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данам, участвующим в ипотечном кред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товании»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Техническое сопровождение работы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граммного комплекса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5E60543A00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5E60543A00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«Обеспечение жильем о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23849868,00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«Осуществление полном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чий по обеспечению жильем отдельных категорий граждан, установленных Ф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деральным законом от 12 января 1995 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да № 5-ФЗ «О ветеранах», в соответствии с Указом Президента Российской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6780528,00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полномочий по обесп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ной войны 1941-1945 годов»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5E70151340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6780528,00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5E70151340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6780528,00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«Осуществление полномочий по обеспечению жильем отдельных катег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6012936,00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полномочий по обесп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5E70251350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6012936,00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5E70251350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6012936,00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«Осуществление полном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чий по обеспечению жильем отдельных категорий граждан, установленных Ф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5470110,00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Осуществление полномочий по обесп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5E70351760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5470110,00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5E70351760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5470110,00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«Организационное обесп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чение реализации подпрограммы «Обе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48360,00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5E705М0000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48360,00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5E705М0000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48360,00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5537934,00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жильем граждан, уволе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с военной службы (службы), и пр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равненных к ним лиц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5E70654850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5537934,00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5E70654850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5537934,00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2298008267,72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«Обеспечение населения досту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2294545607,18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58029909,00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жильем 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лодых семей»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5E30100000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57625835,10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5E301R4970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57625835,10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5E301R4970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57625835,10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5E30200000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354933,90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дополнительной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выплаты при рождении (усыно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лении) детей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5E30240Б00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354933,90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5E30240Б00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354933,90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«Организационное обесп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чение реализации подпрограммы «Обе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печение жильем молодых семей»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5E30300000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49140,00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5E303М0000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49140,00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5E303М0000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49140,00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2236515698,18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«Предоставление жилых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мещений детям-сиротам и детям, оста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шимся без попечения родителей, лицам из числа детей-сирот и детей, оставшихся без попечения родителей, из специализирова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323C30" w:rsidRPr="003D15FA" w:rsidRDefault="00323C30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5E40100000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323C30" w:rsidRPr="003D15FA" w:rsidRDefault="00323C30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323C30" w:rsidRPr="003D15FA" w:rsidRDefault="00323C30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561442226,24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жилых помещений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тям-сиротам и детям, оставшимся без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печения родителей, лицам из числа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тей-сирот и детей, оставшихся без поп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чения родителей, из специализированн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5E40142200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309421776,80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5E40142200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309421776,80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щений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5E401R0820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252020449,44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5E401R0820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252020449,44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«Организационное обесп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чение реализации подпрограммы «Обе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5E40200000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48360,00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5E402М0000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48360,00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5E402М0000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48360,00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«Предоставление социал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ной выплаты на приобретение жилого помещения в собственность, удостовер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емой именным свидетельством»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5E40400000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1675025111,94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социальной выплаты на приобретение жилого помещения в со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ственность, удостоверяемой именным свидетельством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5E40443300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1675025111,94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5E40443300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1675025111,94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990,54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990,54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990,54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990,54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3461670,00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3461670,00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3461670,00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3461670,00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Другие вопросы в области социальной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литики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боты автоматизированной системы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служивания операций, связанных с предоставлением гражданам субсидий на оплату жилого помещения и коммунал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услуг»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52110V0000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52110V0000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 общего х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3120253723,01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Прочие межбюджетные трансферты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щего характера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3120253723,01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экономического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177187033,70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«Развитие инвестиционной, внешнеэкономической деятельности, ме</w:t>
            </w:r>
            <w:r w:rsidRPr="003D15FA">
              <w:rPr>
                <w:rFonts w:ascii="PT Astra Serif" w:hAnsi="PT Astra Serif" w:cs="Arial"/>
                <w:spacing w:val="-6"/>
              </w:rPr>
              <w:t>ж</w:t>
            </w:r>
            <w:r w:rsidRPr="003D15FA">
              <w:rPr>
                <w:rFonts w:ascii="PT Astra Serif" w:hAnsi="PT Astra Serif" w:cs="Arial"/>
                <w:spacing w:val="-6"/>
              </w:rPr>
              <w:t>дународного сотрудничества и межреги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177187033,70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«Обеспечение об</w:t>
            </w:r>
            <w:r w:rsidRPr="003D15FA">
              <w:rPr>
                <w:rFonts w:ascii="PT Astra Serif" w:hAnsi="PT Astra Serif" w:cs="Arial"/>
                <w:spacing w:val="-6"/>
              </w:rPr>
              <w:t>ъ</w:t>
            </w:r>
            <w:r w:rsidRPr="003D15FA">
              <w:rPr>
                <w:rFonts w:ascii="PT Astra Serif" w:hAnsi="PT Astra Serif" w:cs="Arial"/>
                <w:spacing w:val="-6"/>
              </w:rPr>
              <w:t>ектами коммунальной инфраструктуры»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177187033,70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Подведение объектов водоснабжения и водоотведения к земельным участкам, расположенным в муниципальных рай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нах, имеющих статус особой экономич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ской зоны технико-внедренческого типа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5823878920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177187033,70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5823878920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177187033,70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«Обеспечение населения досту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887594751,50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887594751,50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«Расширение дорожно-уличной сети в районе Славянской пл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щади»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по изъятию з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мельных участков и расположенных на них объектов недвижимости для реко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струкции линейных объектов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5E10879350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5E10879350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89000000,00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«Жилье»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5E1F100000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798594751,50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Стимулирование программ развития ж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лищного строительства субъектов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5E1F150210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780826525,41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5E1F150210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780826525,41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Стимулирование программ развития ж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лищного строительства субъектов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 за счет средств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зервного фонда Правительства 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5E1F15021F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17768226,09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5E1F15021F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17768226,09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«Повышение энергоэффективн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119894925,37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«Энергосбережение и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вышение энергоэффективности тепл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снабжения и системы коммунальной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119894925,37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«Осуществление мероприятий в области энергосбереж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и повышения энергетической эффе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тивности»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6321100000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119894925,37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мероприятий в области энергосбережения и повышения энерг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тической эффективности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6321179Б00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119894925,37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6321179Б00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119894925,37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51097675,00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Подпрограмма «Развитие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47497675,00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«Реализация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 по решению вопросов местн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значения»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6610700000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47497675,00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специализированной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мунальной техники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6610778250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47497675,00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6610778250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47497675,00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межбюджетные трансферты за счет средств, выделяемых из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Саратовской области, на создание элементов благоустройства (въездных знаков), устанавливаемых на границах поселений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«Формирование комфортной 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родской среды»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1015784762,56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1015784762,56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1015784762,56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по благоустро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ству территорий (1 этап)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6920478120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388400632,96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6920478120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388400632,96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по благоустро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ству территорий (2 этап)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6920478121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239999999,97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6920478121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239999999,97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по благоустро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ству территорий (3 этап)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6920478122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155089529,63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6920478122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155089529,63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6920478980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232294600,00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6920478980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232294600,00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868694574,88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868694574,88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социально значимых прое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тов в Саратовской области (за счет I транша из бюджета г. Москвы)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9930079Г61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546702061,92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9930079Г61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546702061,92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социально значимых прое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тов в Саратовской области (за счет II транша из бюджета г. Москвы)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9930079Г62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9930079Г62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социально значимых прое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тов в Саратовской области (за счет оста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ков 2021 года I – IV траншей из бюджета г. Москвы)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9930079Г63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50448356,70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9930079Г63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50448356,70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социально значимых прое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тов в Саратовской области (за счет III транша из бюджета г. Москвы)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9930079Г64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181544156,26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9930079Г64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181544156,26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Министерство внутренней политики и общественных отношений Сарато</w:t>
            </w:r>
            <w:r w:rsidRPr="003D15FA">
              <w:rPr>
                <w:rFonts w:ascii="PT Astra Serif" w:hAnsi="PT Astra Serif" w:cs="Arial"/>
                <w:b/>
                <w:bCs/>
              </w:rPr>
              <w:t>в</w:t>
            </w:r>
            <w:r w:rsidRPr="003D15FA">
              <w:rPr>
                <w:rFonts w:ascii="PT Astra Serif" w:hAnsi="PT Astra Serif" w:cs="Arial"/>
                <w:b/>
                <w:bCs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75337327,96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44249774,23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44249774,23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6958182,49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«Гармонизация межнац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ональных отношений и этнокультурное развитие народов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55Д0000000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6958182,49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проведение мониторинга межнационал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отношений и раннего предупрежд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межнациональных конфликтов на территории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55Д0600000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55Д06V0000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55Д06V0000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проведение мероприятий, направленных на этнокультурное развитие народов С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ратовской области, совместно с наци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нально-культурными автономиями и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циально ориентированными некоммерч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скими организациями»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55Д0800000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1850117,49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по укреплению единства российской нации и этнокул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55Д08R5160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1850117,49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55Д08R5160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1850117,49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ганизациями»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55Д0900000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4008065,00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по укреплению единства российской нации и этнокул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55Д09R5160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4008065,00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55Д09R5160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4008065,00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8900000000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6180041,84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8900004200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6159367,84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8900004200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3813861,63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8900004200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2345230,45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8900004200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275,76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8900006200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8900006200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гарантий деятельности чл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нов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8900093200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19614,00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8900093200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19614,00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30277142,77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30277142,77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30277142,77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30228260,09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48882,68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834407,13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834407,13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834407,13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834407,13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Обеспечение деятельности Обществе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ной палаты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8900000000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8900004200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8900004200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31039553,73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8900000000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8900004200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8900004200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31039153,73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31039153,73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«Развитие институтов гра</w:t>
            </w:r>
            <w:r w:rsidRPr="003D15FA">
              <w:rPr>
                <w:rFonts w:ascii="PT Astra Serif" w:hAnsi="PT Astra Serif" w:cs="Arial"/>
                <w:spacing w:val="-6"/>
              </w:rPr>
              <w:t>ж</w:t>
            </w:r>
            <w:r w:rsidRPr="003D15FA">
              <w:rPr>
                <w:rFonts w:ascii="PT Astra Serif" w:hAnsi="PT Astra Serif" w:cs="Arial"/>
                <w:spacing w:val="-6"/>
              </w:rPr>
              <w:t>данского общества и поддержка социально ориентированных некоммерческих орган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заций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31039153,73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5250100000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31039153,73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общественно полезных (с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циальных) проектов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5250114В00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31039153,73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5250114В00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1050599,99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028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5250114В00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29988553,74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lastRenderedPageBreak/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2"/>
                <w:kern w:val="2"/>
              </w:rPr>
              <w:t>23986437459,98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32158526,09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Международные отношения и междун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родное сотрудничество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26313638,00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26313638,00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26313638,00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26313638,00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664039994Л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26313638,00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664039994Л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26313638,00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5844888,09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5844888,09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109029,60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109029,60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109029,60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5735858,49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5295787,65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54510,00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5241277,65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440070,84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440070,84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44999350,00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Мобилизационная и вневойсковая подг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товка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44999350,00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44999350,00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44999350,00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44999350,00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 xml:space="preserve">Средства, выделяемые из резервного фонда Правительства Саратовской области*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664039991М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44999350,00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664039991М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44999350,00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23908650249,89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Транспорт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1456642780,78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транспортной сист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мы»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1383562619,93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Подпрограмма «Модернизация и разв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тие транспортного комплекса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1376788319,93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23428273,92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5Ж10289640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23428273,92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5Ж10289640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23428273,92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перевозок пассажиров автомобильным транспо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том»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39635814,95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части недополученных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ходов в связи с введением ограничител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мер, вызванных распространением новой коронавирусной инфекции, при осуществлении регулярных перевозок автомобильным транспортом на межм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ниципальных маршрутах регулярных 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ревозок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5Ж1038965К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24226950,23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5Ж1038965К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24226950,23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части затрат на выполнение работ, связанных с осуществлением рег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лярных перевозок по межмуниципал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 маршрутам регулярных перевозок по регулируемым тарифам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5Ж10389752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15408864,72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5Ж10389752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15408864,72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перевозок пассажиров железнодорожным транспо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том»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617790064,87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недополученных  доходов, возникающих от применения регулиру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5Ж10489850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617790064,87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5Ж10489850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617790064,87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13281058,29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5Ж10504200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12932833,29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5Ж10504200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10049059,15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5Ж10504200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2853949,45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5Ж10504200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29824,69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5Ж10506200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348225,00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5Ж10506200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348225,00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«Модернизация и технич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ское обеспечение функционирования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формационно-технологической инфр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структуры министерства транспорта и дорожного хозяйства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1014598,94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5Ж106М0000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1014598,94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5Ж106М0000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1014598,94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«Обновление наземного электрического транспорта для обеспеч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организации транспортного обсл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живания населения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284853396,00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5Ж10878170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284853396,00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5Ж10878170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284853396,00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51118014,96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авиаперевозчикам недоп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лученных доходов от осуществления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гиональных воздушных перевозок пасс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жиров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5Ж10900680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51118014,96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5Ж10900680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51118014,96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бесперебо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ного функционирования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5Ж11100000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бесперебойного функци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нирования городского наземного эле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трического транспорта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5Ж11178910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5Ж11178910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Строительство, реконструкция, кап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тальный ремонт и ремонт объектов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фраструктуры городского наземного электрического транспорта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5Ж11279400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5Ж11279400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«Реализация крупных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циально значимых проектов»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5Ж11400000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91167098,00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 связанных между собой и вход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щих в состав проекта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5Ж11479340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91167098,00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5Ж11479340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91167098,00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6774300,00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5Ж50100000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6774300,00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Поддержка переоборудования существ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ющей автомобильной техники, включая общественный транспорт и коммунал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ную технику, для использования приро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ного газа в качестве топлива</w:t>
            </w:r>
          </w:p>
        </w:tc>
        <w:tc>
          <w:tcPr>
            <w:tcW w:w="709" w:type="dxa"/>
            <w:vAlign w:val="bottom"/>
          </w:tcPr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323C30" w:rsidRPr="003D15FA" w:rsidRDefault="00323C3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323C30" w:rsidRPr="003D15FA" w:rsidRDefault="00323C3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323C30" w:rsidRPr="003D15FA" w:rsidRDefault="00323C3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323C30" w:rsidRPr="003D15FA" w:rsidRDefault="00323C30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5Ж501R2760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323C30" w:rsidRPr="003D15FA" w:rsidRDefault="00323C30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6774300,00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5Ж501R2760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6774300,00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416467,44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416467,44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416467,44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103086,00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103086,00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на организацию перевозки граждан Луганской Народной Республики,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нецкой Народной Республики, граждан Российской Федерации, граждан Укра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ны и лиц без гражданства, постоянно проживавших на территории Украины, Донецкой Народной Республики, Луга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ской Народной Республики, прибывших на территорию Российской Федерации в экстренном массовом порядке в пункты временного размещения на территории Саратовской области и обратно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313381,44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313381,44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71055226,23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71055226,23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71055226,23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68240554,59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2814671,64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1608467,18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1608467,18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Достижение показателей деятельности и</w:t>
            </w:r>
            <w:r w:rsidRPr="003D15FA">
              <w:rPr>
                <w:rFonts w:ascii="PT Astra Serif" w:hAnsi="PT Astra Serif" w:cs="Arial"/>
                <w:spacing w:val="-6"/>
              </w:rPr>
              <w:t>с</w:t>
            </w:r>
            <w:r w:rsidRPr="003D15FA">
              <w:rPr>
                <w:rFonts w:ascii="PT Astra Serif" w:hAnsi="PT Astra Serif" w:cs="Arial"/>
                <w:spacing w:val="-6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1608467,18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1608467,18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Дорожное хозяйство (дорожные фонды)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22450807469,11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22108874506,07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21903590539,66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«Строительство и реко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струкция автомобильных дорог общего пользования регионального и межмун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ципального значения, мостов и мостовых переходов, находящихся в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Проектно-изыскательские, научно-иссле</w:t>
            </w:r>
            <w:r w:rsidR="00323C30" w:rsidRPr="003D15FA">
              <w:rPr>
                <w:rFonts w:ascii="PT Astra Serif" w:hAnsi="PT Astra Serif" w:cs="Arial"/>
              </w:rPr>
              <w:softHyphen/>
            </w:r>
            <w:r w:rsidRPr="003D15FA">
              <w:rPr>
                <w:rFonts w:ascii="PT Astra Serif" w:hAnsi="PT Astra Serif" w:cs="Arial"/>
              </w:rPr>
              <w:t>довательские, опытно-конструкторские работы по объектам строительства и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конструкции на автомобильных дорогах общего пользования регионального и межмуниципального значения и иску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ственных сооружений на них, наход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щихся в государственной собственности области, за счет средств областного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5Ж201D99A0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5Ж201D99A0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«Капитальный ремонт,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ственности области, за счет средств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ластного дорожного фонда»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3790105337,29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5Ж202D0000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3790105337,29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5Ж202D0000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3790105337,29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198470896,35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5Ж203D4200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323C30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109649207,29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5Ж203D4200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86373155,69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5Ж203D4200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23049387,29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5Ж203D4200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226664,31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 за счет средств областного доро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5Ж203D6200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88821689,06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5Ж203D6200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88821689,06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«Выполнение мероприятий по ремонту автомобильных дорог общего пользования местного значения в гран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цах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5Ж22300000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85549406,18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мероприятий по ремонту автомобильных дорог общего пользов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 местного значения в границах горо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ских поселений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5Ж223D7220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85549406,18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5Ж223D7220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85549406,18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«Приведение в нормати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ное состояние автомобильных дорог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5Ж22900000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8809035800,00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Финансирование дорожной деятельности в отношении автомобильных дорог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щего пользования регионального или межмуниципального, местного значения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5Ж22957840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809035800,00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5Ж22957840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809035800,00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Финансирование дорожной деятельности в отношении автомобильных дорог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щего пользования регионального или межмуниципального, местного значения за счет средств резервного фонда Прав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5Ж2295784F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8000000000,00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5Ж2295784F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8000000000,00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«Осуществление дорожной деятельности в отношении автомобил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lastRenderedPageBreak/>
              <w:t>ных дорог общего пользования местного значения в границах населенных пунктов сельских поселений за счет средств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ластного дорожного фонда»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Pr="003D15FA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Pr="003D15FA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Pr="003D15FA" w:rsidRDefault="005C499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Pr="003D15FA" w:rsidRDefault="005C499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5Ж23200000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Pr="003D15FA" w:rsidRDefault="005C499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1477906715,23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в гран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цах населенных пунктов сельских пос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лений за счет средств областного доро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5Ж232D7610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1477906715,23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5Ж232D7610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1477906715,23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5Ж23300000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74905972,04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дорожной деятельности на автомобильных дорогах общего пол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5Ж233D7520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74905972,04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5Ж233D7520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74905972,04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 «Региональная и местная дорожная сеть»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7170908312,57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Развитие инфраструктуры дорожного х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зяйства (реконструкция моста через р.Малый Иргиз на км 50+994 автом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бильной дороги «Балаково – Духовни</w:t>
            </w:r>
            <w:r w:rsidRPr="003D15FA">
              <w:rPr>
                <w:rFonts w:ascii="PT Astra Serif" w:hAnsi="PT Astra Serif" w:cs="Arial"/>
              </w:rPr>
              <w:t>ц</w:t>
            </w:r>
            <w:r w:rsidRPr="003D15FA">
              <w:rPr>
                <w:rFonts w:ascii="PT Astra Serif" w:hAnsi="PT Astra Serif" w:cs="Arial"/>
              </w:rPr>
              <w:t>кое» в Духовницком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5Ж2R153892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154966384,40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5Ж2R153892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154966384,40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Развитие инфраструктуры дорожного х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зяйства (реконструкция моста через р.Терешка на км 19+985 автоподъезда к с.Елшанка - с.Поповка - с.Старая Леб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жайка от автомобильной дороги «Р-228 «Сызрань-Саратов-Волгоград» в Хвалы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5Ж2R153893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80117710,65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5Ж2R153893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80117710,65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Развитие инфраструктуры дорожного х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зяйства (строительство автодорожного путепровода г.п.Татищево 816 км ПК 10 перегона Татищево - Курдюм)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5Ж2R153894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387354404,95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5Ж2R153894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387354404,95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Приведение в нормативное состояние авт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мобильных дорог и искусственных доро</w:t>
            </w:r>
            <w:r w:rsidRPr="003D15FA">
              <w:rPr>
                <w:rFonts w:ascii="PT Astra Serif" w:hAnsi="PT Astra Serif" w:cs="Arial"/>
                <w:spacing w:val="-6"/>
              </w:rPr>
              <w:t>ж</w:t>
            </w:r>
            <w:r w:rsidRPr="003D15FA">
              <w:rPr>
                <w:rFonts w:ascii="PT Astra Serif" w:hAnsi="PT Astra Serif" w:cs="Arial"/>
                <w:spacing w:val="-6"/>
              </w:rPr>
              <w:t>ных сооружений в рамках реализации национального проекта «Безопасные кач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ственные дороги»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5Ж2R153940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1689555510,20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5Ж2R153940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1689555510,20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дорожной деятельности в отношении автомобильных дорог общего пользования регионального или межм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ниципального значения за счет средств областного дорожного фонда (в рамках достижения соответствующих задач ф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5Ж2R1U0230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3593533714,58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5Ж2R1U0230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3593533714,58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Реконструкция моста через р.Малый И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гиз на км 50+994 автомобильной дороги «Балаково-Духовницкое» в Духовницком районе Саратовской области за счет средств областного дорожного фонда (в рамках достижения соответствующих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5Ж2R1U3892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512252,45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5Ж2R1U3892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512252,45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Реконструкция моста через р.Терешка на км 19+985 автоподъезда к с.Елшанка - с.Поповка - с.Старая Лебежайка от автом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бильной дороги «Р-228 «Сызрань-Саратов-Волгоград» в Хвалынском районе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5Ж2R1U3893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638750,72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5Ж2R1U3893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638750,72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Строительство автодорожного путепр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вода г.п.Татищево 816 км ПК 10 перегона Татищево - Курдюм за счет средств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ластного дорожного фонда (в рамках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стижения соответствующих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5Ж2R1U3894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213229584,62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5Ж2R1U3894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213229584,62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дорожной деятельности в отношении автомобильных дорог общего пользования местного значения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агломерации в границах городских округов области за счет средств облас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ного дорожного фонда (в рамках дост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жения соответствующих задач федерал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5Ж2R1U7190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746000000,00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5Ж2R1U7190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746000000,00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Осуществление дорожной деятельности в отношении автомобильных дорог общего </w:t>
            </w:r>
            <w:r w:rsidRPr="003D15FA">
              <w:rPr>
                <w:rFonts w:ascii="PT Astra Serif" w:hAnsi="PT Astra Serif" w:cs="Arial"/>
              </w:rPr>
              <w:lastRenderedPageBreak/>
              <w:t>пользования местного значения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агломерации в границах городских поселений области за счет средств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ластного дорожного фонда (в рамках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стижения соответствующих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Pr="003D15FA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5Ж2R1U7210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C499C" w:rsidRDefault="005C499C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C499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5Ж2R1U7210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«Общесистемные меры развития дорожного хозяйства»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286628100,00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Внедрение интеллектуальных транспор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ных систем, предусматривающих автом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тизацию процессов управления доро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ным движением в городских агломерац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ях, включающих города с населением свыше 300 тысяч человек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5Ж2R254180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236630100,00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5Ж2R254180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236630100,00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Внедрение автоматизированных технол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гий организации дорожного движения и контроля за соблюдением правил дорожн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го движения (в рамках достижения соотве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5Ж2R2U0120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49998000,00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5Ж2R2U0120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49998000,00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«Повышение безопасн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205283966,41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функцион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рования автоматической системы фот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видеофиксации нарушений правил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рожного движения на территории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186325141,32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5Ж301D4200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62510233,86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5Ж301D4200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54831913,25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5Ж301D4200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7675470,61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5Ж301D4200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 за счет средств областного доро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5Ж301D6200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1848326,00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5Ж301D6200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1848326,00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Организация мероприятий по рассылке и доставке постановлений об администрати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ных правонарушениях, выявленных при помощи автоматизированной системы ф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товидеофиксации нарушений правил д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рожного движения, за счет средств облас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ного дорожного фонда</w:t>
            </w:r>
          </w:p>
        </w:tc>
        <w:tc>
          <w:tcPr>
            <w:tcW w:w="709" w:type="dxa"/>
            <w:vAlign w:val="bottom"/>
          </w:tcPr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E87C61" w:rsidRPr="003D15FA" w:rsidRDefault="00E87C61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5Ж301D89A0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E87C61" w:rsidRPr="003D15FA" w:rsidRDefault="00E87C61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E87C61" w:rsidRPr="003D15FA" w:rsidRDefault="00E87C61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90911075,55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5Ж301D89A0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90911075,55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Организация мероприятий по содерж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нию, ремонту и техническому обслуж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ванию автоматической системы фотов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деофиксации нарушений правил доро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ного движения, обновление программн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обеспечения за счет средств областн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дорожного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5Ж301D89Г0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31055505,91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5Ж301D89Г0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31055505,91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«Комплексное развитие авт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матизированных систем фиксации наруш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ний правил дорожного движения на терр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13577602,65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автоматизированных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5Ж302D89В0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13577602,65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5Ж302D89В0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13577602,65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«Обеспечение функционир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вания интеллектуальной транспортной  с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стемы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5381222,44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Организация мероприятий по содерж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нию, ремонту и техническому обслуж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ванию интеллектуальной транспортной системы за счет средств областного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5Ж303D8910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5381222,44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5Ж303D8910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5381222,44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«Профилактика правонаруш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терроризма, экстремизма и против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действие незаконному обороту наркот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178969943,04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178969943,04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ципального значения и искусственных дорожных сооружений на них»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178969943,04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65208D0000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178969943,04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65208D0000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178969943,04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межбюджетные трансферты за счет средств, выделяемых из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Саратовской области, на содержание улично-дорожной сети в границах городских поселений области (моногородов)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6640379902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159093451,00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«Создание и развитие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159093451,00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Ведомственный проект «Развитие тран</w:t>
            </w:r>
            <w:r w:rsidRPr="003D15FA">
              <w:rPr>
                <w:rFonts w:ascii="PT Astra Serif" w:hAnsi="PT Astra Serif" w:cs="Arial"/>
                <w:spacing w:val="-6"/>
              </w:rPr>
              <w:t>с</w:t>
            </w:r>
            <w:r w:rsidRPr="003D15FA">
              <w:rPr>
                <w:rFonts w:ascii="PT Astra Serif" w:hAnsi="PT Astra Serif" w:cs="Arial"/>
                <w:spacing w:val="-6"/>
              </w:rPr>
              <w:t>портной инфраструктуры на сельских те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риториях»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7030300000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159093451,00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70303R3720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159093451,00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70303R3720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159093451,00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869569,00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869569,00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кредиторской задолженности по мероприятиям, в том числе програм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ным мероприятиям, за счет средств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99100D9430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869569,00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99100D9430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869569,00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Прикладные научные исследования в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ласти национальной экономики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 xml:space="preserve">Государственная программа Саратовской </w:t>
            </w:r>
            <w:r w:rsidRPr="003D15FA">
              <w:rPr>
                <w:rFonts w:ascii="PT Astra Serif" w:hAnsi="PT Astra Serif" w:cs="Arial"/>
                <w:spacing w:val="-6"/>
              </w:rPr>
              <w:lastRenderedPageBreak/>
              <w:t>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Подпрограмма «Модернизация и развитие транспортного комплекса Саратовской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Научно-исследовательские и проектные работы в сфере обеспечения транспор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ного обслуживания населения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5Ж10589870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5Ж10589870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629334,00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629334,00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544056,00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337250,00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337250,00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5Ж203D4200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337250,00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5Ж203D4200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337250,00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«Повышение безопасн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206806,00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функцион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рования автоматической системы фот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видеофиксации нарушений правил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рожного движения на территории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206806,00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5Ж301D4200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206806,00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5Ж301D4200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206806,00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85278,00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85278,00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85278,00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85278,00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Комитет капитального строительства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2855528,40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2066767,42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2066767,42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2066767,42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809442,94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809442,94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809442,94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1207324,48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9930008К00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208324,48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9930008К00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208324,48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Мероприятия, связанные с осуществл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нием деятельности ликвидационной к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миссии комитета капитального стро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9930021610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970300,00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9930021610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970300,00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396234,39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396234,39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396234,39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396234,39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396234,39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396234,39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392526,59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392526,59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392526,59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392526,59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392526,59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392526,59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Счетная палата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59665632,62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59613032,62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59613032,62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1276524,61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«Повышение эффективн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сти деятельности исполнительных, закон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дательного и иных государственных орг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нов Саратовской области за счет использ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1276524,61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«Внедрение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формационных технологий в деятел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ность органа внешнего государственного финансового контроля»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1276524,61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1276524,61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1276524,61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58336508,01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иных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органов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58336508,01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руководителя Счетной палаты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 и его заместителя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9120001300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11094322,14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9120001300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11094322,14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47206087,87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44074781,89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3131305,98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36098,00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36098,00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Избирательная комиссия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480697281,57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480657281,57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проведения выборов и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ферендумов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480657281,57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133758413,51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иных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органов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133758413,51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9120001400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16372112,95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9120001400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16372112,95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53613833,24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52940668,75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673164,49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терр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ториальных органов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63772467,32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61001448,33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2756893,36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14125,63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проведения выборов и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ферендумов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9800000000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346898868,06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9800003100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217367784,61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9800003100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217367784,61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Мероприятия, связанные с обеспечением санитарно-эпидемиологической безопа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ности при подготовке и проведении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боров в законодательный орган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980000310К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11035664,00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980000310К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11035664,00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Проведение выборов Губернатора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9800003200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118495419,45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9800003200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118495419,45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034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Управление по делам записи актов гражданского состояния Правител</w:t>
            </w:r>
            <w:r w:rsidRPr="003D15FA">
              <w:rPr>
                <w:rFonts w:ascii="PT Astra Serif" w:hAnsi="PT Astra Serif" w:cs="Arial"/>
                <w:b/>
                <w:bCs/>
              </w:rPr>
              <w:t>ь</w:t>
            </w:r>
            <w:r w:rsidRPr="003D15FA">
              <w:rPr>
                <w:rFonts w:ascii="PT Astra Serif" w:hAnsi="PT Astra Serif" w:cs="Arial"/>
                <w:b/>
                <w:bCs/>
              </w:rPr>
              <w:t>ства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180336507,69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безопасность и правоохр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нительная деятельность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180102915,69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Органы юстиции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180102915,69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134909146,49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134909146,49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на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134909146,49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117744000,00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16981956,49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183190,00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42735700,00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42735700,00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42735700,00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lastRenderedPageBreak/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Pr="003D15FA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Pr="003D15FA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Pr="003D15FA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Default="005A21B2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Pr="003D15FA" w:rsidRDefault="005A21B2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Pr="003D15FA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Pr="003D15FA" w:rsidRDefault="005A21B2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42735700,00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2458069,20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2458069,20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2458069,20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2458069,20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77375,00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77375,00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77375,00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77375,00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на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77375,00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77375,00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156217,00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на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155517,00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155517,00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Подпрограмма «Развитие системы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155517,00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«Проведение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 значимых мероприятий»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155517,00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щенных официальным праздникам,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роприятиям, памятным датам и событиям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5230221Г00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155517,00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5230221Г00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155517,00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574677477,50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574144005,26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574144005,26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19140282,73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«Повышение эффективн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сти деятельности исполнительных, закон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дательного и иных государственных орг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нов Саратовской области за счет использ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19140282,73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«Формирование и обеспечение функционирования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мационно-технологической инфрастру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13245069,33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13245069,33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13245069,33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4916413,40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4916413,40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4916413,40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 по технической защите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формации,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тайну, и информации ограниченного доступа, не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978800,00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978800,00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978800,00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309049026,24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Обеспечение деятельности иных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органов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277959434,64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contextualSpacing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9120001500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contextualSpacing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277959434,64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contextualSpacing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9120001500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contextualSpacing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277936251,02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contextualSpacing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9120001500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contextualSpacing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23183,62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contextualSpacing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contextualSpacing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31089591,60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contextualSpacing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contextualSpacing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31089591,60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contextualSpacing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contextualSpacing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31024496,95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2494,65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114535913,17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114010162,17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56457271,91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57552890,26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525751,00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525751,00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131418783,12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2733884,06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910917,00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910917,00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1822967,06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1822967,06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128684899,06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3048165,00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3048165,00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 в части создания надлежащих условий по о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правлению правосудия мировыми судь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ми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9930008710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124920400,00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9930008710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124920400,00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716334,06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716334,06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профессиональной 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реподготовке и повышению квалифик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 мировых судей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9930008Л00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9930008Л00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4272,24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4272,24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3420,74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иных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органов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3312,68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9120001500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3312,68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9120001500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3312,68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108,06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108,06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108,06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851,50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851,50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036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851,50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Комитет культурного наследия Сар</w:t>
            </w:r>
            <w:r w:rsidRPr="003D15FA">
              <w:rPr>
                <w:rFonts w:ascii="PT Astra Serif" w:hAnsi="PT Astra Serif" w:cs="Arial"/>
                <w:b/>
                <w:bCs/>
              </w:rPr>
              <w:t>а</w:t>
            </w:r>
            <w:r w:rsidRPr="003D15FA">
              <w:rPr>
                <w:rFonts w:ascii="PT Astra Serif" w:hAnsi="PT Astra Serif" w:cs="Arial"/>
                <w:b/>
                <w:bCs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81392182,89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81374182,89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52552445,45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36610000,00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5570000000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36610000,00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5570100000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36610000,00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5570104100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36610000,00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5570104100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36610000,00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15942445,45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15942445,45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 по соде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ствию деятельности в сфере культуры и искусства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9930008И00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15942445,45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9930008И00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15942445,45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культуры, к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нематографии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28821737,44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1301100,00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1301100,00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в отношении об</w:t>
            </w:r>
            <w:r w:rsidRPr="003D15FA">
              <w:rPr>
                <w:rFonts w:ascii="PT Astra Serif" w:hAnsi="PT Astra Serif" w:cs="Arial"/>
              </w:rPr>
              <w:t>ъ</w:t>
            </w:r>
            <w:r w:rsidRPr="003D15FA">
              <w:rPr>
                <w:rFonts w:ascii="PT Astra Serif" w:hAnsi="PT Astra Serif" w:cs="Arial"/>
              </w:rPr>
              <w:t>ектов культурного наследия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1301100,00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1273800,00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26929242,39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26929242,39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26929242,39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25752756,99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1176485,40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591395,05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591395,05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591395,05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591395,05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Министерство здравоохранения Сар</w:t>
            </w:r>
            <w:r w:rsidRPr="003D15FA">
              <w:rPr>
                <w:rFonts w:ascii="PT Astra Serif" w:hAnsi="PT Astra Serif" w:cs="Arial"/>
                <w:b/>
                <w:bCs/>
              </w:rPr>
              <w:t>а</w:t>
            </w:r>
            <w:r w:rsidRPr="003D15FA">
              <w:rPr>
                <w:rFonts w:ascii="PT Astra Serif" w:hAnsi="PT Astra Serif" w:cs="Arial"/>
                <w:b/>
                <w:bCs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24281080013,72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4405092,21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Международные отношения и междун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родное сотрудничество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4405092,21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4405092,21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4405092,21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4405092,21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Средства, выделяемые из резервного фонда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664039996Л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4405092,21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664039996Л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4405092,21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253572928,80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253350501,50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образования в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17047556,50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професси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8024316,50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«Развитие кадрового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8024316,50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Ежемесячное денежное вознаграждение за классное руководство (кураторство) педагогическим работникам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образовательных организаций, реализующих образовательные програ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мы среднего профессионального образ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вания, в том числе программы професс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онального обучения для лиц с огран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5A41253630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8024316,50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5A41253630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8024316,50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9023240,00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«Цифровая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тельная среда»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9023240,00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образовательных организ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5A8E452100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9023240,00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5A8E452100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9023240,00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236302945,00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кадровых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сурсов в здравоохранении»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236302945,00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3D15FA">
              <w:rPr>
                <w:rFonts w:ascii="PT Astra Serif" w:hAnsi="PT Astra Serif" w:cs="Arial"/>
                <w:spacing w:val="-6"/>
              </w:rPr>
              <w:t>м</w:t>
            </w:r>
            <w:r w:rsidRPr="003D15FA">
              <w:rPr>
                <w:rFonts w:ascii="PT Astra Serif" w:hAnsi="PT Astra Serif" w:cs="Arial"/>
                <w:spacing w:val="-6"/>
              </w:rPr>
              <w:t>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33567813,87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поддержка детей-сирот и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5Д20491800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11486758,82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5Д20491800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11486758,82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Стипендиальное обеспечение и другие формы материальной поддержки обуч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ющихся областных государственных профессиональных образовательных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5Д20491900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22081055,05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5Д20491900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22081055,05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«Реализация основных профессиональных образовательных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 среднего профессионального обр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зования – программ подготовки специ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листов среднего звена»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202735131,13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177809286,13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5Д20504100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177809286,13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Расходные обязательства, связанные с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вышением оплаты труда отдельным катег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5Д20504400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12174660,00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5Д20504400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12174660,00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5Д205081Д0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1647185,00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5Д205081Д0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1647185,00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Оснащение и укрепление материально-технической базы подведомственных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разовательных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5Д20515420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11104000,00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5Д20515420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11104000,00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222427,30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111660,00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«Информационные техн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111660,00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«Реализация функций м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111660,00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5Д30104200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111660,00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5Д30104200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111660,00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110767,30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110767,30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110767,30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110767,30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12767457130,48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6728418538,91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2158913,48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2158913,48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«Обустройство и адаптация зданий, сооружений и терр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торий для инвалидов и других малом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бильных групп населения»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2158913,48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2158913,48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2158913,48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6607747574,87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Подпрограмма «Совершенствование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медицинской помощи, включая профилактику заболеваний и формиров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6603633142,92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«Организация оказания и обеспечения медицинской помощи насел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нию медицинскими организациями в ра</w:t>
            </w:r>
            <w:r w:rsidRPr="003D15FA">
              <w:rPr>
                <w:rFonts w:ascii="PT Astra Serif" w:hAnsi="PT Astra Serif" w:cs="Arial"/>
                <w:spacing w:val="-6"/>
              </w:rPr>
              <w:t>м</w:t>
            </w:r>
            <w:r w:rsidRPr="003D15FA">
              <w:rPr>
                <w:rFonts w:ascii="PT Astra Serif" w:hAnsi="PT Astra Serif" w:cs="Arial"/>
                <w:spacing w:val="-6"/>
              </w:rPr>
              <w:t>ках территориальной программы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ственных гарантий бесплатного оказания гражданам медицинской помощи в Сар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4135900115,91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2771494463,60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2771494463,60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Расходные обязательства, связанные с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вышением оплаты труда отдельным катег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459486740,00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459486740,00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6893095,00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6893095,00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Мероприятия, направленные на ликвид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цию последствий распространения кор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навирусной инфекции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4193214,00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4193214,00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15718148,92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15718148,92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Расходные обязательства на финансовое обеспечение надбавки к должностному окладу (тарифной ставке) гражданам,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пущенным к работе со сведениями,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11547,81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11547,81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173928548,89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173928548,89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Обеспечение транспортировки пацие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50070237,16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50070237,16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Компенсация расходов, связанных с оказ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нием медицинскими организациями, подв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домственными министерству здравоохр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нения области, медицинской помощи гра</w:t>
            </w:r>
            <w:r w:rsidRPr="003D15FA">
              <w:rPr>
                <w:rFonts w:ascii="PT Astra Serif" w:hAnsi="PT Astra Serif" w:cs="Arial"/>
                <w:spacing w:val="-6"/>
              </w:rPr>
              <w:t>ж</w:t>
            </w:r>
            <w:r w:rsidRPr="003D15FA">
              <w:rPr>
                <w:rFonts w:ascii="PT Astra Serif" w:hAnsi="PT Astra Serif" w:cs="Arial"/>
                <w:spacing w:val="-6"/>
              </w:rPr>
              <w:t>данам Российской Федерации, гражданам Украины, гражданам Донецкой Народной Республики, гражданам Луганской Наро</w:t>
            </w:r>
            <w:r w:rsidRPr="003D15FA">
              <w:rPr>
                <w:rFonts w:ascii="PT Astra Serif" w:hAnsi="PT Astra Serif" w:cs="Arial"/>
                <w:spacing w:val="-6"/>
              </w:rPr>
              <w:t>д</w:t>
            </w:r>
            <w:r w:rsidRPr="003D15FA">
              <w:rPr>
                <w:rFonts w:ascii="PT Astra Serif" w:hAnsi="PT Astra Serif" w:cs="Arial"/>
                <w:spacing w:val="-6"/>
              </w:rPr>
              <w:t>ной Республики и лицам без гражданства, а также затрат по проведению указанным л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цам профилактических прививок, включе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ных в календарь профилактических прив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вок по эпидемическим показаниям,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5Д10113150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1204400,00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5Д10113150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1204400,00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Оказание медицинской помощи не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страхованным по обязательному мед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22086340,06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22086340,06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Компенсация расходов, связанных с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занием медицинскими организациями, подведомственными органам исполн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тельной власти субъектов Российской Федерации и органам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управления, медицинской помощи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данам Российской Федерации, гражданам Украины, гражданам Донецкой Народной Республики, гражданам Луганской Народной Республики и лицам без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данства, а также затрат по проведению указанным лицам профилактических прививок, включенных в календарь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филактических прививок по эпидемич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ским показаниям, за счет средств резер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5Д1015422F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4588250,00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5Д1015422F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4588250,00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Финансовое обеспечение мероприятий по борьбе с новой коронавирусной инфе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цией (COVID-19) за счет средств резер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5Д10158440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1531772,38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5Д10158440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1531772,38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Финансовое обеспечение оплаты труда и начислений на выплаты по оплате труда отдельных категорий медицинских рабо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ников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614901070,00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614901070,00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проектных и строительно-монтажных работ по установке конце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траторов кислорода (средства для дост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5Д101W6670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9792288,09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5Д101W6670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9792288,09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расходных материалов для проведения предварительного химико-токсикологического исследования биол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гической жидкости обучающихся лиц на наличие наркотических веществ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5Д10416100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5Д10416100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ческих средств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5Д10416200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5Д10416200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19088900,00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Медико-генетическое консультирование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5Д10512Д00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19088900,00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5Д10512Д00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19088900,00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стемы оказания медицинской помощи матерям и детям»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9969200,00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Сбор, обработка, хранение и предоста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ление информации, обеспечивающей оценку деятельности системы здрав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охранения и здоровья населения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5Д10611В00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9969200,00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5Д10611В00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9969200,00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Мероприятие «Совершенствование 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стемы оказания медицинской помощи больным туберкулезом»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57571382,02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Совершенствование системы оказания медицинской помощи больным туберк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лезом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5Д10711Д00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32557000,00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5Д10711Д00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32557000,00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по предупр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5Д107R2020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15314382,02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5Д107R2020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15314382,02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по предупр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ждению и борьбе с социально значимыми инфекционными заболеваниями (сре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ства для достижения показателей резул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 xml:space="preserve">тативности)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5Д107W2020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5Д107W2020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стемы оказания медицинской помощи лицам, инфицированным вирусом имм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нодефицита человека, в том числе в соч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5Д10811Г00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5Д10811Г00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Приобретение лекарственных препаратов для лечения больных инфекциями, перед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ваемыми половым путем, и сопутствующих заболеваний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5Д10917A00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5Д10917A00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стемы оказания высокотехнологичной медицинской помощи»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129262900,00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Оказание гражданам Российской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рации высокотехнологичной медици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5Д112R4020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129262900,00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5Д112R4020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129262900,00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13239500,00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5Д113М0000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13239500,00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5Д113М0000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13239500,00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«Совершенствование сист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45906349,73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Развитие паллиативной медицинской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мощи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5Д115R2010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45906349,73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5Д115R2010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45906349,73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стемы лекарственного обеспечения в а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булаторных условиях»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27853400,00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Проведение мероприятий по обеспеч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нию лекарственными препаратами мед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цинскими организациями, имеющими лицензию на фармацевтическую деятел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ность, расположенными в сельских нас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ленных пунктах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5Д11614510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5Д11614510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Финансовое обеспечение мероприятий по приобретению лекарственных препаратов для лечения пациентов с новой корон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вирусной инфекцией (COVID-19), пол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чающих медицинскую помощь в амбул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торных условиях, за счет средств резер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5Д11658430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7853400,00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5Д11658430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7853400,00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«Строительство, реко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струкция объектов капитального стро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тельства, приобретение объектов недв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жимого имущества»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82289292,76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помещений для размещ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детского поликлинического отдел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государственного учреждения здр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воохранения «Саратовская городская детская больница № 7»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5Д11915480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82289292,76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5Д11915480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82289292,76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Мероприятие «Организация оказания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5Д12100000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112546281,36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собственности субъектов Российской Федерации (областная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фекционная больница на 400 коек, расп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ложенная по адресу: г. Саратов, Лени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ский район, Московское шоссе, б/н, на земельном участке с кадастровым ном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ром 64:48:040209:8)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5Д121R1111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92109955,76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5Д121R1111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92109955,76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Областная инфекционная больница на 400 коек, расположенная по адресу: г. Саратов, Ленинский район, Московское шоссе, б/н, на земельном участке с 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дастровым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5Д121W1111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20436325,60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5Д121W1111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20436325,60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«Развитие системы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первичной медико-санитарной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мощи»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112432300,00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5Д1N155540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112432300,00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5Д1N155540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112432300,00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431518397,49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Оснащение оборудованием региональных сосудистых центров и первичных сос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дистых отделений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5Д1N251920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416793100,00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5Д1N251920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40190600,00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5Д1N251920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376602500,00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Оснащение оборудованием региональных сосудистых центров и первичных сос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дистых отделений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5Д1N2U1920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14725297,49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5Д1N2U1920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E87C61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5Д1N2U1920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14725230,82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 «Борьба с онкологич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скими заболеваниями»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299641112,43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Переоснащение медицинских организаций, оказывающих медицинскую помощь бол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ным с онкологическими заболеваниями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5Д1N351900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299641075,76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5Д1N351900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299641075,76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Переоснащение медицинских организ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ций, оказывающих медицинскую помощь больным с онкологическими заболеван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ями (в рамках достижения соответств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5Д1N3U1900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5Д1N3U1900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«Модернизация пе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вичного звена здравоохранения 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Федерации»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1120334011,22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региональных программ моде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622025805,32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622025805,32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региональных программ 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дернизации первичного звена здрав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охранения (капитальный ремонт объе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тов недвижимого имущества медици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ских организаций)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182429081,85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182429081,85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региональных программ моде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низации первичного звена здравоохранения (оснащение и переоснащение автомобил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ным транспортом для доставки пациентов в медицинские организации, доставки мед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цинских работников до места жительства пациентов, а также для перевозки биолог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ческих материалов для исследований и д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ставки лекарственных препаратов до жит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лей отдаленных районов)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22224232,50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22224232,50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региональных программ 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дернизации первичного звена здрав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охранения (приобретение быстровозв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димых модульных конструкций враче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103215310,49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103215310,49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Софинансирование расходных обязательств субъектов Российской Федерации, возн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кающих при реализации региональных 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грамм модернизации первичного звена здравоохранения (Государственное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ждение здравоохранения Саратовской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ласти «Саратовская районная больница» строительство поликлиники («Поликлиника на 300 посещений в смену по адресу: Сар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товская область, Саратовский муниципал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ный район, Соколовское муниципальное образование, р.п. Соколовый, ул. Танкис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ская, уч. 60»))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80897898,47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80897898,47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региональных проектов моде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низации первичного звена здравоохранения за счет средств резервного фонда Прав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25506004,97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25506004,97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региональных программ моде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51303817,13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51303788,84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Оснащение и переоснащение медици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ских организаций оборудованием (в ра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9112887,70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9112887,70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капитального ремонта зданий медицинских организаций и их обособленных структурных подраздел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на базе которых оказывается пе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lastRenderedPageBreak/>
              <w:t>вичная медико-санитарная помощь (п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ликлиники, поликлинические подразд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ления, амбулатории, отделения (центры) врача общей практики, фельдшерско-акушерские и фельдшерские пункты), а также зданий (отдельных зданий,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17343093,23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17343093,23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Приобретение, монтаж и оснащение быс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ровозводимых модульных конструкций врачебных амбулаторий, центров (отдел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ний) общей врачебной практики (семейной медицины), фельдшерско-акушерских пунктов, фельдшерских здравпунктов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6275879,56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6275879,56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кадровых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сурсов в здравоохранении»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4114431,95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«Социальная и материал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ная поддержка студентов професси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нальных образовательных организаций, подведомственных министерству здрав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охранения области, и медицинских 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ботников»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4114431,95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Расходные обязательства, связанные с повышением оплаты труда молодым 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циалистам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5Д20404500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4114431,95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5Д20404500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4114431,95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19360915,51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4377219,44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«Размещение и содержание имущества гражданской об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роны, создание резерва средств индив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4377219,44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4377219,44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64107V0000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4377219,44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14983696,07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пожарной безопасности объектов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14983696,07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14983696,07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14983696,07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97006283,92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97006283,92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97006283,92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72747178,52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72747178,52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для организации оказания медици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ской помощи больным коронавирусной инфекцией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24259105,40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24259105,40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2144851,13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529012,67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529012,67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529012,67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1615838,46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1596869,86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1596869,86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18968,60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CD1C5C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18968,60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1237797911,52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3910091,52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810091,52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«Обустройство и адаптация зданий, сооружений и терр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торий для инвалидов и других малом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бильных групп населения»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810091,52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810091,52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810091,52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«Приобретение ре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5281500000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в сфере реаб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52815R5140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52815R5140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«Обеспечение населения досту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10330103,00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10330103,00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«Жилье»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5E1F100000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10330103,00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Стимулирование программ развития ж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лищного строительства субъектов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 (детская поликлин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ка на 350 посещений в смену в микр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районе № 11 жилого района «Солнечный-2» в Кировском районе г.Саратова)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5E1F150212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10330103,00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5E1F150212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10330103,00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1184130363,17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медицинской помощи, включая профилактику заболеваний и формиров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1184020468,37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«Организация оказания и обеспечения медицинской помощи нас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лению медицинскими организациями в рамках территориальной программы го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lastRenderedPageBreak/>
              <w:t>ударственных гарантий бесплатного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453049301,33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99828728,13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99828728,13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Расходные обязательства, связанные с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вышением оплаты труда отдельным катег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61839940,00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61839940,00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244848,00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244848,00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Мероприятия, направленные на ликвид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цию последствий распространения кор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навирусной инфекции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2116230,00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2116230,00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6206296,23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6206296,23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109536726,43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109536726,43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транспортировки пацие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14400527,46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14400527,46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Компенсация расходов, связанных с оказ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нием медицинскими организациями, подв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домственными министерству здравоохр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нения области, медицинской помощи гра</w:t>
            </w:r>
            <w:r w:rsidRPr="003D15FA">
              <w:rPr>
                <w:rFonts w:ascii="PT Astra Serif" w:hAnsi="PT Astra Serif" w:cs="Arial"/>
                <w:spacing w:val="-6"/>
              </w:rPr>
              <w:t>ж</w:t>
            </w:r>
            <w:r w:rsidRPr="003D15FA">
              <w:rPr>
                <w:rFonts w:ascii="PT Astra Serif" w:hAnsi="PT Astra Serif" w:cs="Arial"/>
                <w:spacing w:val="-6"/>
              </w:rPr>
              <w:t>данам Российской Федерации, гражданам Украины, гражданам Донецкой Народной Республики, гражданам Луганской Наро</w:t>
            </w:r>
            <w:r w:rsidRPr="003D15FA">
              <w:rPr>
                <w:rFonts w:ascii="PT Astra Serif" w:hAnsi="PT Astra Serif" w:cs="Arial"/>
                <w:spacing w:val="-6"/>
              </w:rPr>
              <w:t>д</w:t>
            </w:r>
            <w:r w:rsidRPr="003D15FA">
              <w:rPr>
                <w:rFonts w:ascii="PT Astra Serif" w:hAnsi="PT Astra Serif" w:cs="Arial"/>
                <w:spacing w:val="-6"/>
              </w:rPr>
              <w:t>ной Республики и лицам без гражданства, а также затрат по проведению указанным л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цам профилактических прививок, включе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ных в календарь профилактических прив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lastRenderedPageBreak/>
              <w:t>вок по эпидемическим показаниям,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5Д10113150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5Д10113150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Оказание медицинской помощи не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страхованным по обязательному мед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855565,08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855565,08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Компенсация расходов, связанных с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занием медицинскими организациями, подведомственными органам исполн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тельной власти субъектов Российской Федерации и органам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управления, медицинской помощи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данам Российской Федерации, гражданам Украины, гражданам Донецкой Народной Республики, гражданам Луганской Народной Республики и лицам без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данства, а также затрат по проведению указанным лицам профилактических прививок, включенных в календарь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филактических прививок по эпидемич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ским показаниям, за счет средств резер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5Д1015422F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5Д1015422F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Финансовое обеспечение оплаты труда и начислений на выплаты по оплате труда отдельных категорий медицинских 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ботников за счет средств резервного фонда Правительства Российской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156020440,00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156020440,00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8"/>
              </w:rPr>
            </w:pPr>
            <w:r w:rsidRPr="003D15FA">
              <w:rPr>
                <w:rFonts w:ascii="PT Astra Serif" w:hAnsi="PT Astra Serif" w:cs="Arial"/>
                <w:spacing w:val="-8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28636516,86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по предупр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5Д103R2020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28636516,86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5Д103R2020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28636516,86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стемы оказания медицинской помощи лицам, инфицированным вирусом имм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нодефицита человека, в том числе в соч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CD1C5C" w:rsidRPr="003D15FA" w:rsidRDefault="00CD1C5C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CD1C5C" w:rsidRPr="003D15FA" w:rsidRDefault="00CD1C5C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CD1C5C" w:rsidRPr="003D15FA" w:rsidRDefault="00CD1C5C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CD1C5C" w:rsidRPr="003D15FA" w:rsidRDefault="00CD1C5C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CD1C5C" w:rsidRPr="003D15FA" w:rsidRDefault="00CD1C5C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CD1C5C" w:rsidRPr="003D15FA" w:rsidRDefault="00CD1C5C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CD1C5C" w:rsidRPr="003D15FA" w:rsidRDefault="00CD1C5C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CD1C5C" w:rsidRPr="003D15FA" w:rsidRDefault="00CD1C5C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39924000,00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Приобретение диагностических средств для проведения контроля лабораторных показателей качества лечения ВИЧ-инфициро</w:t>
            </w:r>
            <w:r w:rsidRPr="003D15FA">
              <w:rPr>
                <w:rFonts w:ascii="PT Astra Serif" w:hAnsi="PT Astra Serif" w:cs="Arial"/>
              </w:rPr>
              <w:softHyphen/>
              <w:t>ванных пациентов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5Д10811300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39463000,00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5Д10811300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39463000,00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лекарственных препаратов для лечения лиц, инфицированных вир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сом иммунодефицита человека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5Д10811E00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5Д10811E00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«Совершенствование сист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11291476,12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Развитие паллиативной медицинской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мощи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5Д115R2010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11291476,12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5Д115R2010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11291476,12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стемы лекарственного обеспечения в а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булаторных условиях»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47853400,00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Финансовое обеспечение мероприятий по приобретению лекарственных препаратов для лечения пациентов с новой корон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вирусной инфекцией (COVID-19), пол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чающих медицинскую помощь в амбул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торных условиях, за счет средств резер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5Д11658430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47853400,00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5Д11658430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47853400,00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«Строительство, реко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струкция объектов капитального стро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тельства, приобретение объектов недв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жимого имущества»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393726520,39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Строительство поликлиники на 500 мест в п. Юбилейный в Волжском районе г. Саратова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5Д11915290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219240080,12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5Д11915290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219240080,12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Приобретение помещений для размещения поликлинического отделения государстве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ного учреждения здравоохранения «Сар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товская городская поликлиника № 16»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5Д11915490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113955580,00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5Д11915490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113955580,00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Государственное учреждение здрав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охранения «Саратовская городская пол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 xml:space="preserve">клиника № 2», г.Саратов (строительство </w:t>
            </w:r>
            <w:r w:rsidRPr="003D15FA">
              <w:rPr>
                <w:rFonts w:ascii="PT Astra Serif" w:hAnsi="PT Astra Serif" w:cs="Arial"/>
              </w:rPr>
              <w:lastRenderedPageBreak/>
              <w:t>поликлиники в микрорайоне «Звезда» в Кировском районе города Саратова (1-ый этап - поликлиника на 500 посещений в смену)) (средства для достижения пок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зателей результативности)</w:t>
            </w:r>
          </w:p>
        </w:tc>
        <w:tc>
          <w:tcPr>
            <w:tcW w:w="709" w:type="dxa"/>
            <w:vAlign w:val="bottom"/>
          </w:tcPr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5A21B2" w:rsidRDefault="005A21B2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Default="005A21B2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Default="005A21B2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Default="005A21B2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Default="005A21B2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Default="005A21B2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Default="005A21B2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5Д119W1115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Default="005A21B2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60530860,27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5Д119W1115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60530860,27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по оснащению (дооснащ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нию и (или) переоснащению) медици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скими изделиями медицинских организ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ций, имеющих в своей структуре подра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деления, оказывающие медицинскую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мощь по медицинской реабилитации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5Д13D00000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17294315,61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Оснащение (дооснащение и (или) пер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оснащение) медицинскими изделиями медицинских организаций, имеющих в своей структуре подразделения, оказ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вающие медицинскую помощь по мед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цинской реабилитации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5Д13D57520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13299887,64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5Д13D57520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13299887,64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Оснащение (дооснащение и (или) пер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оснащение) медицинскими изделиями м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дицинских организаций, имеющих в своей структуре подразделения, оказывающие медицинскую помощь по медицинской ре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билитации (средства для достижения пок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зателей результативности)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5Д13DW7520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3994427,97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5Д13DW7520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3994427,97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«Модернизация пе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вичного звена здравоохранения 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Федерации»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192244938,06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региональных программ моде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158157938,58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158157938,58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региональных программ моде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низации первичного звена здравоохранения (оснащение и переоснащение автомобил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ным транспортом для доставки пациентов в медицинские организации, доставки мед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цинских работников до места жительства пациентов, а также для перевозки биолог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lastRenderedPageBreak/>
              <w:t>ческих материалов для исследований и д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ставки лекарственных препаратов до жит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лей отдаленных районов)</w:t>
            </w:r>
          </w:p>
        </w:tc>
        <w:tc>
          <w:tcPr>
            <w:tcW w:w="709" w:type="dxa"/>
            <w:vAlign w:val="bottom"/>
          </w:tcPr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региональных проектов 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дернизации первичного звена здрав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охранения за счет средств резервного фонда Правительства Российской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региональных программ моде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28958645,15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28958645,15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капитального ремонта зданий медицинских организаций и их обособленных структурных подраздел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на базе которых оказывается пе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вичная медико-санитарная помощь (п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ликлиники, поликлинические подразд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ления, амбулатории, отделения (центры) врача общей практики, фельдшерско-акушерские и фельдшерские пункты), а также зданий (отдельных зданий,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3598854,33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3598854,33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кадровых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сурсов в здравоохранении»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109894,80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«Социальная и материал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ная поддержка студентов професси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нальных образовательных организаций, подведомственных министерству здрав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охранения области, и медицинских 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ботников»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109894,80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Расходные обязательства, связанные с повышением оплаты труда молодым 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циалистам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5Д20404500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109894,80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5Д20404500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109894,80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35293313,14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35293313,14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35293313,14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16450298,82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16450298,82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для организации оказания медици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ской помощи больным коронавирусной инфекцией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18843014,32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18843014,32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4134040,69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4134040,69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4073958,21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4073958,21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60082,48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60082,48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Скорая медицинская помощь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579841461,83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574841461,83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медицинской помощи, включая профилактику заболеваний и формиров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565836861,83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«Организация оказания и обеспечения медицинской помощи нас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лению медицинскими организациями в рамках территориальной программы го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ударственных гарантий бесплатного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564684511,83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60617770,00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60617770,00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Расходные обязательства, связанные с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вышением оплаты труда отдельным катег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16642910,00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16642910,00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повышению оплаты труда прочим категориям работников государственных учреждений здрав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охранения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90856045,86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90856045,86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347294400,00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347294400,00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Расходные обязательства на финансовое обеспечение надбавки к должностному окладу (тарифной ставке) гражданам,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пущенным к работе со сведениями,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5113,74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5113,74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Оказание медицинской помощи не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страхованным по обязательному мед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19787477,23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19787477,23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Иные межбюджетные трансферты на ко</w:t>
            </w:r>
            <w:r w:rsidRPr="003D15FA">
              <w:rPr>
                <w:rFonts w:ascii="PT Astra Serif" w:hAnsi="PT Astra Serif" w:cs="Arial"/>
                <w:spacing w:val="-6"/>
              </w:rPr>
              <w:t>м</w:t>
            </w:r>
            <w:r w:rsidRPr="003D15FA">
              <w:rPr>
                <w:rFonts w:ascii="PT Astra Serif" w:hAnsi="PT Astra Serif" w:cs="Arial"/>
                <w:spacing w:val="-6"/>
              </w:rPr>
              <w:t>пенсацию расходов, связанных с оказанием медицинскими организациями, подведо</w:t>
            </w:r>
            <w:r w:rsidRPr="003D15FA">
              <w:rPr>
                <w:rFonts w:ascii="PT Astra Serif" w:hAnsi="PT Astra Serif" w:cs="Arial"/>
                <w:spacing w:val="-6"/>
              </w:rPr>
              <w:t>м</w:t>
            </w:r>
            <w:r w:rsidRPr="003D15FA">
              <w:rPr>
                <w:rFonts w:ascii="PT Astra Serif" w:hAnsi="PT Astra Serif" w:cs="Arial"/>
                <w:spacing w:val="-6"/>
              </w:rPr>
              <w:t>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цинской помощи, а также затрат по пров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дению указанным лицам профилактических прививок, включенных в календарь проф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лактических прививок по эпидемическим показаниям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5Д10154220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8505,00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5Д10154220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8505,00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Компенсация расходов, связанных с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занием медицинскими организациями, подведомственными органам исполн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тельной власти субъектов Российской Федерации и органам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управления, медицинской помощи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lastRenderedPageBreak/>
              <w:t>данам Российской Федерации, гражданам Украины, гражданам Донецкой Народной Республики, гражданам Луганской Народной Республики и лицам без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данства, а также затрат по проведению указанным лицам профилактических прививок, включенных в календарь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филактических прививок по эпидемич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ским показаниям, за счет средств резер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5Д1015422F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681950,00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5Д1015422F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681950,00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Финансовое обеспечение оплаты труда и начислений на выплаты по оплате труда отдельных категорий медицинских 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ботников за счет средств резервного фонда Правительства Российской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28790340,00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28790340,00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«Совершенствование сист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мы оказания медицинской помощи постр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давшим при дорожно-транспортных 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исшествиях»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1152350,00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Обучение участников ликвидации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следствий ДТП приемам и навыкам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первой помощи пострадавшим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5Д11118A00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1152350,00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5Д11118A00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1152350,00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кадровых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сурсов в здравоохранении»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9004600,00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 «Обеспечение медици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5Д2N500000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9004600,00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Обучение по образовательной программе высшего образования – программе ордин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туры по специальности «Скорая медици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ская помощь» (в рамках достижения соо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5Д2N5U1410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5149000,00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5Д2N5U1410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5149000,00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ежемесячных выплат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динаторам в период освоения ими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 ординатуры по специальности «Скорая медицинская помощь» (в рамках достижения соответствующих задач ф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5Д2N5U1420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3855600,00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5Д2N5U1420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3855600,00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для организации оказания медици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ской помощи больным коронавирусной инфекцией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Санаторно-оздоровительная помощь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103650191,64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30995,00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30995,00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«Обустройство и адаптация зданий, сооружений и терр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торий для инвалидов и других малом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бильных групп населения»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30995,00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30995,00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30995,00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103241174,64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медицинской помощи, включая профилактику заболеваний и формиров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103241174,64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«Организация оказания и обеспечения медицинской помощи нас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лению медицинскими организациями в рамках территориальной программы го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ударственных гарантий бесплатного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103241174,64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97927300,00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97927300,00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Расходные обязательства, связанные с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вышением оплаты труда отдельным катег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4720300,00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4720300,00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394251,00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394251,00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199323,64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199323,64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378022,00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378022,00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пожарной безопасности объектов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378022,00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378022,00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378022,00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Заготовка, переработка, хранение и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печение безопасности донорской крови и ее компонентов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222788961,78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222788961,78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медицинской помощи, включая профилактику заболеваний и формиров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222788961,78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«Организация оказания и обеспечения медицинской помощи насел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нию медицинскими организациями в ра</w:t>
            </w:r>
            <w:r w:rsidRPr="003D15FA">
              <w:rPr>
                <w:rFonts w:ascii="PT Astra Serif" w:hAnsi="PT Astra Serif" w:cs="Arial"/>
                <w:spacing w:val="-6"/>
              </w:rPr>
              <w:t>м</w:t>
            </w:r>
            <w:r w:rsidRPr="003D15FA">
              <w:rPr>
                <w:rFonts w:ascii="PT Astra Serif" w:hAnsi="PT Astra Serif" w:cs="Arial"/>
                <w:spacing w:val="-6"/>
              </w:rPr>
              <w:t>ках территориальной программы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ственных гарантий бесплатного оказания гражданам медицинской помощи в Сар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217728461,78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206918000,00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206918000,00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Расходные обязательства, связанные с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вышением оплаты труда отдельным катег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10787810,00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10787810,00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12454,00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12454,00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Расходные обязательства на финансовое обеспечение надбавки к должностному окладу (тарифной ставке) гражданам,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пущенным к работе со сведениями,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10197,78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10197,78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5060500,00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Развитие службы крови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5Д11411A00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5060500,00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5Д11411A00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5060500,00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Санитарно-эпидемиологическое благоп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лучие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8607873,00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8607873,00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медицинской помощи, включая профилактику заболеваний и формиров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8607873,00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«Организация оказания и обеспечения медицинской помощи насел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нию медицинскими организациями в ра</w:t>
            </w:r>
            <w:r w:rsidRPr="003D15FA">
              <w:rPr>
                <w:rFonts w:ascii="PT Astra Serif" w:hAnsi="PT Astra Serif" w:cs="Arial"/>
                <w:spacing w:val="-6"/>
              </w:rPr>
              <w:t>м</w:t>
            </w:r>
            <w:r w:rsidRPr="003D15FA">
              <w:rPr>
                <w:rFonts w:ascii="PT Astra Serif" w:hAnsi="PT Astra Serif" w:cs="Arial"/>
                <w:spacing w:val="-6"/>
              </w:rPr>
              <w:t>ках территориальной программы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ственных гарантий бесплатного оказания гражданам медицинской помощи в Сар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8607873,00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8235300,00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8235300,00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Расходные обязательства, связанные с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вышением оплаты труда отдельным катег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26573,00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26573,00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3886352191,80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поддержка детей-сирот и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5210791800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5210791800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3747815100,15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медицинской помощи, включая профилактику заболеваний и формиров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3312819483,78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«Организация оказания и обеспечения медицинской помощи насел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нию медицинскими организациями в ра</w:t>
            </w:r>
            <w:r w:rsidRPr="003D15FA">
              <w:rPr>
                <w:rFonts w:ascii="PT Astra Serif" w:hAnsi="PT Astra Serif" w:cs="Arial"/>
                <w:spacing w:val="-6"/>
              </w:rPr>
              <w:t>м</w:t>
            </w:r>
            <w:r w:rsidRPr="003D15FA">
              <w:rPr>
                <w:rFonts w:ascii="PT Astra Serif" w:hAnsi="PT Astra Serif" w:cs="Arial"/>
                <w:spacing w:val="-6"/>
              </w:rPr>
              <w:t>ках территориальной программы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ственных гарантий бесплатного оказания гражданам медицинской помощи в Сар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412432065,90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272977186,80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272977186,80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Расходные обязательства, связанные с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вышением оплаты труда отдельным катег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38299740,00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38299740,00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388143,00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388143,00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Мероприятия, направленные на ликвид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цию последствий распространения кор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навирусной инфекции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157681,10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157681,10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Проведение независимой оценки кач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ства условий оказания услуг медици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скими организациями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5Д10113Л00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122765,00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5Д10113Л00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122765,00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Дополнительное финансовое обеспечение оказания первичной медико-санитарной помощи лицам, застрахованным по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зательному медицинскому страхованию, в том числе с заболеванием и (или) под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зрением на заболевание новой коронав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русной инфекцией (COVID-19), в рамках реализации территориальных программ обязательного медицинского страхования за счет средств резервного фонда Прав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5Д10158540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99868100,00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5Д10158540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99868100,00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Финансовое обеспечение оплаты труда и начислений на выплаты по оплате труда отдельных категорий медицинских 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ботников за счет средств резервного фонда Правительства Российской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618450,00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618450,00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«Профилактика инфекц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онных заболеваний, включая иммун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профилактику»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59826844,63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иммунобиологических 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карственных препаратов для проведения иммунизации лиц, подлежащих призыву на военную службу, против менингоко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ковой инфекции, пневмококковой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фекции, ветряной оспы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5Д10212Д00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15748638,68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5Д10212Д00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15748638,68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вакцины по эпидемич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ским показаниям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5Д10214300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42079388,43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5Д10214300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42079388,43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иммунобиологических 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карственных препаратов для проведения иммунизации лиц из группы риска (лиц старше 60 лет, страдающих хроническ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ми заболеваниями легких) против пне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мококковой инфекции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5Д10214E00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1998817,52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5Д10214E00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1998817,52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24693278,20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5Д10512A00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3560659,24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5Д10512A00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3560659,24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5Д10512В00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11165000,00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5Д10512В00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11165000,00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специализированных 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чебных продуктов питания для детей с наследственными болезнями обмена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5Д10512Г00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9967618,96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5Д10512Г00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9967618,96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стемы оказания медицинской помощи лицам, инфицированным вирусом имм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нодефицита человека, в том числе в соч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1133490,96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5Д10811Б00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1133490,96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5Д10811Б00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1133490,96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стемы оказания медицинской помощи больным с психическими и наркологич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скими расстройствами»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3969646,41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лекарственных препаратов для амбулаторного лечения больных, страдающих психическими и нарколог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ческими расстройствами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5Д11013100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3969646,41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5Д11013100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3969646,41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стемы оказания паллиативной медици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ской помощи»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32259687,67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наркотических лека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препаратов для больных, стр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дающих неизлечимыми прогрессиру</w:t>
            </w:r>
            <w:r w:rsidRPr="003D15FA">
              <w:rPr>
                <w:rFonts w:ascii="PT Astra Serif" w:hAnsi="PT Astra Serif" w:cs="Arial"/>
              </w:rPr>
              <w:t>ю</w:t>
            </w:r>
            <w:r w:rsidRPr="003D15FA">
              <w:rPr>
                <w:rFonts w:ascii="PT Astra Serif" w:hAnsi="PT Astra Serif" w:cs="Arial"/>
              </w:rPr>
              <w:t>щими заболеваниями и состояниями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5Д11514400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446539,20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5Д11514400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446539,20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Развитие паллиативной медицинской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мощи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5Д115R2010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31813148,47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5Д115R2010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31813148,47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с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стемы лекарственного обеспечения в а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булаторных условиях»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2502515340,15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Бесплатное лекарственное обеспечение о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дельных категорий граждан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5Д11613160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1106430629,83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5Д11613160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1106430629,83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5Д11613170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303358,55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5Д11613170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303358,55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Бесплатное лекарственное обеспечение граждан, страдающих заболеваниями, включенными в перечень жизнеугрож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ющих и хронических прогрессирующих редких (орфанных) заболеваний, прив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5Д11613180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164104161,20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5Д11613180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164104161,20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организационных мер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приятий по обеспечению больных лека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ственными препаратами и медицинскими изделиями в соответствии с Законом С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ратовской области от 2 декабря 1999 года № 60-ЗСО «О лекарственном обеспеч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нии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5Д11613190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63545300,00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5Д11613190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63545300,00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сахароснижающих лека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средств: современных препар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 инсулина и таблетированных сах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роснижающих препаратов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5Д11614500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565520458,80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5Д11614500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565520458,80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средств введения инсул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на: инсулиновых шприцев, игл к шприц-ручкам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5Д11614600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3601072,00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5Д11614600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3601072,00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5Д11614700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42600179,50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5Д11614700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42600179,50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Приобретение систем непрерывного мон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торинга глюкозы и расходных  материалов к ним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5Д11614800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59948634,26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5Д11614800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59948634,26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отдельных полномочий в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ласти лекарственного обеспечения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5Д11651610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120943498,87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5Д11651610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116104786,87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5Д11651610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4838712,00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Финансовое обеспечение расходов на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ганизационные мероприятия, связанные с обеспечением лиц лекарственными пр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паратами, предназначенными для леч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больных гемофилией, муковисцид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зом, гипофизарным нанизмом, болезнью Гоше, злокачественными новообразов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ниями лимфоидной, кроветворной и ро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ственных им тканей, рассеянным склер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зом, гемолитико-уремическим синдр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мом, юношеским артритом с системным началом, мукополисахаридозом I, II и VI типов, апластической анемией неуто</w:t>
            </w:r>
            <w:r w:rsidRPr="003D15FA">
              <w:rPr>
                <w:rFonts w:ascii="PT Astra Serif" w:hAnsi="PT Astra Serif" w:cs="Arial"/>
              </w:rPr>
              <w:t>ч</w:t>
            </w:r>
            <w:r w:rsidRPr="003D15FA">
              <w:rPr>
                <w:rFonts w:ascii="PT Astra Serif" w:hAnsi="PT Astra Serif" w:cs="Arial"/>
              </w:rPr>
              <w:t>ненной, наследственным дефицитом фа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5Д11652160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5282500,00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5Д11652160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5282500,00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Оказание отдельным категориям граждан социальной услуги по обеспечению 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карственными препаратами для медици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ского применения по рецептам на лека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ственные препараты, медицинскими и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делиями по рецептам на медицинские и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делия, а также специализированными продуктами лечебного питания для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тей-инвалидов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5Д11654600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370235547,14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5Д11654600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355417515,14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5Д11654600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14818032,00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247383418,92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профилактики развития сердечно-сосудистых заболеваний и се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дечно-сосудистых осложнений у пацие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тов высокого риска, находящихся на ди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пансерном наблюдении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5Д1N255860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247383418,92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5Д1N255860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237482806,68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5Д1N255860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9900612,24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5Д1P300000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303690,94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Проведение вакцинации против пневмоко</w:t>
            </w:r>
            <w:r w:rsidRPr="003D15FA">
              <w:rPr>
                <w:rFonts w:ascii="PT Astra Serif" w:hAnsi="PT Astra Serif" w:cs="Arial"/>
                <w:spacing w:val="-6"/>
              </w:rPr>
              <w:t>к</w:t>
            </w:r>
            <w:r w:rsidRPr="003D15FA">
              <w:rPr>
                <w:rFonts w:ascii="PT Astra Serif" w:hAnsi="PT Astra Serif" w:cs="Arial"/>
                <w:spacing w:val="-6"/>
              </w:rPr>
              <w:t>ковой инфекции граждан старше трудосп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собного возраста из групп риска, прожив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ющих в организациях социального обсл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живания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5Д1P354680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303690,94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5Д1P354680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303690,94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 «Укрепление обществе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ного здоровья»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5Д1P400000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28302020,00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Оказание услуг по профилактике заболев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ний социально ориентированными неко</w:t>
            </w:r>
            <w:r w:rsidRPr="003D15FA">
              <w:rPr>
                <w:rFonts w:ascii="PT Astra Serif" w:hAnsi="PT Astra Serif" w:cs="Arial"/>
                <w:spacing w:val="-6"/>
              </w:rPr>
              <w:t>м</w:t>
            </w:r>
            <w:r w:rsidRPr="003D15FA">
              <w:rPr>
                <w:rFonts w:ascii="PT Astra Serif" w:hAnsi="PT Astra Serif" w:cs="Arial"/>
                <w:spacing w:val="-6"/>
              </w:rPr>
              <w:t>мерческими организациями (в рамках д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стижения соответствующих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5Д1P4U0020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2599920,00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5Д1P4U0020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2599920,00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выполнение государственных заданий областными бюджетными и авт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номными учреждениями (в рамках дост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жения соответствующих задач федеральн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5Д1P4U4100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25702100,00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5Д1P4U4100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25702100,00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кадровых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сурсов в здравоохранении»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«Социальная и материал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ная поддержка студентов професси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нальных образовательных организаций, подведомственных министерству здрав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охранения области, и медицинских 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ботников»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Единовременные компенсационные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платы медицинским работникам (врачам, фельдшерам, а также акушеркам и мед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цинским сестрам фельдшерских и фел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дшерско-акушерских пунктов), прибы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шим (переехавшим) на работу в сельские населенные пункты, либо рабочие посе</w:t>
            </w:r>
            <w:r w:rsidRPr="003D15FA">
              <w:rPr>
                <w:rFonts w:ascii="PT Astra Serif" w:hAnsi="PT Astra Serif" w:cs="Arial"/>
              </w:rPr>
              <w:t>л</w:t>
            </w:r>
            <w:r w:rsidRPr="003D15FA">
              <w:rPr>
                <w:rFonts w:ascii="PT Astra Serif" w:hAnsi="PT Astra Serif" w:cs="Arial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5Д204R1380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5Д204R1380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«Информационные техн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364495616,37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«Реализация функций м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126508180,78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5Д30104200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125815954,78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5Д30104200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103888291,39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5Д30104200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21920826,13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5Д30104200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6837,26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5Д30106200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692226,00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5Д30106200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692226,00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«Статистическое наблюд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ние в сфере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11121100,00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5Д30313Г00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11121100,00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5Д30313Г00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11121100,00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«Создание единого цифрового контура в здравоохранении на основе единой государственной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5Д3N700000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226866335,59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региональных проектов «С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здание единого цифрового контура в здравоохранении на основе единой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информационной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5Д3N751140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112147015,04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5Д3N751140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112147015,04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единого цифрового контура в здравоохранении на основе единой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информационной системы здравоохранения (ЕГИСЗ) (в рамках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стижения соответствующих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5Д3N7U1140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114719320,55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5Д3N7U1140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114719320,55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4563491,82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«Повышение эффекти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ности деятельности исполнительных,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 xml:space="preserve">конодательного и иных государственных </w:t>
            </w:r>
            <w:r w:rsidRPr="003D15FA">
              <w:rPr>
                <w:rFonts w:ascii="PT Astra Serif" w:hAnsi="PT Astra Serif" w:cs="Arial"/>
              </w:rPr>
              <w:lastRenderedPageBreak/>
              <w:t>органов Саратовской области за счет 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пользования информационно-коммуника</w:t>
            </w:r>
            <w:r w:rsidR="00D807A5" w:rsidRPr="003D15FA">
              <w:rPr>
                <w:rFonts w:ascii="PT Astra Serif" w:hAnsi="PT Astra Serif" w:cs="Arial"/>
              </w:rPr>
              <w:softHyphen/>
            </w:r>
            <w:r w:rsidRPr="003D15FA">
              <w:rPr>
                <w:rFonts w:ascii="PT Astra Serif" w:hAnsi="PT Astra Serif" w:cs="Arial"/>
              </w:rPr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4563491,82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«Формирование и обеспечение функционирования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мационно-технологической инфрастру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99999,96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99999,96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99999,96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 по технической защите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формации,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тайну, и информации ограниченного доступа, не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«Информационная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фраструктура»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5И2D200000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4023491,86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8"/>
              </w:rPr>
            </w:pPr>
            <w:r w:rsidRPr="003D15FA">
              <w:rPr>
                <w:rFonts w:ascii="PT Astra Serif" w:hAnsi="PT Astra Serif" w:cs="Arial"/>
                <w:spacing w:val="-8"/>
              </w:rPr>
              <w:t>Реализация мероприятий по созданию и о</w:t>
            </w:r>
            <w:r w:rsidRPr="003D15FA">
              <w:rPr>
                <w:rFonts w:ascii="PT Astra Serif" w:hAnsi="PT Astra Serif" w:cs="Arial"/>
                <w:spacing w:val="-8"/>
              </w:rPr>
              <w:t>р</w:t>
            </w:r>
            <w:r w:rsidRPr="003D15FA">
              <w:rPr>
                <w:rFonts w:ascii="PT Astra Serif" w:hAnsi="PT Astra Serif" w:cs="Arial"/>
                <w:spacing w:val="-8"/>
              </w:rPr>
              <w:t>ганизации работы единой службы операти</w:t>
            </w:r>
            <w:r w:rsidRPr="003D15FA">
              <w:rPr>
                <w:rFonts w:ascii="PT Astra Serif" w:hAnsi="PT Astra Serif" w:cs="Arial"/>
                <w:spacing w:val="-8"/>
              </w:rPr>
              <w:t>в</w:t>
            </w:r>
            <w:r w:rsidRPr="003D15FA">
              <w:rPr>
                <w:rFonts w:ascii="PT Astra Serif" w:hAnsi="PT Astra Serif" w:cs="Arial"/>
                <w:spacing w:val="-8"/>
              </w:rPr>
              <w:t>ной помощи гражданам по номеру «122»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5И2D253540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4023491,86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5И2D253540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4023491,86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пожарной безопасности объектов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12075000,00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12075000,00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12075000,00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сти, на мероприятия, связанные с нед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пущением распространения новой кор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навирусной инфекции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664039993К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12075000,00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664039993К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12075000,00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2685000,00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2685000,00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Осуществление переданных полномочий Российской Федерации в сфере охраны зд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ровья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2685000,00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2555100,00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129900,00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116344947,86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116344947,86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116344947,86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110412174,85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5602245,57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330527,44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2723451,97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354948,13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354948,13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354948,13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2368503,84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Достижение показателей деятельности и</w:t>
            </w:r>
            <w:r w:rsidRPr="003D15FA">
              <w:rPr>
                <w:rFonts w:ascii="PT Astra Serif" w:hAnsi="PT Astra Serif" w:cs="Arial"/>
                <w:spacing w:val="-6"/>
              </w:rPr>
              <w:t>с</w:t>
            </w:r>
            <w:r w:rsidRPr="003D15FA">
              <w:rPr>
                <w:rFonts w:ascii="PT Astra Serif" w:hAnsi="PT Astra Serif" w:cs="Arial"/>
                <w:spacing w:val="-6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2368503,84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lastRenderedPageBreak/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2368503,84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11255644862,23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11255643156,00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11255643156,00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медицинской помощи, включая профилактику заболеваний и формиров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11255643156,00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«Организация оказания и обеспечения медицинской помощи нас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лению медицинскими организациями в рамках территориальной программы го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ударственных гарантий бесплатного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11220016356,00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страховых взносов на обязател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ное медицинское страхование неработ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ющего населения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5Д10108150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11220016356,00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5Д10108150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11220016356,00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spacing w:val="-12"/>
                <w:kern w:val="2"/>
              </w:rPr>
              <w:t>35626800,00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Единовременные выплаты донорам, бе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возмездно сдавшим кровь и (или) ее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поненты в государственных учреждениях здравоохранения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5Д11411900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35626800,00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5Д11411900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35626800,00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1706,23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1706,23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«Информационные техн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1706,23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«Реализация функций м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1706,23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5Д30104200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1706,23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5Д30104200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1706,23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Комитет по реализации инвестицио</w:t>
            </w:r>
            <w:r w:rsidRPr="003D15FA">
              <w:rPr>
                <w:rFonts w:ascii="PT Astra Serif" w:hAnsi="PT Astra Serif" w:cs="Arial"/>
                <w:b/>
                <w:bCs/>
              </w:rPr>
              <w:t>н</w:t>
            </w:r>
            <w:r w:rsidRPr="003D15FA">
              <w:rPr>
                <w:rFonts w:ascii="PT Astra Serif" w:hAnsi="PT Astra Serif" w:cs="Arial"/>
                <w:b/>
                <w:bCs/>
              </w:rPr>
              <w:t>ных проектов в строительстве Сар</w:t>
            </w:r>
            <w:r w:rsidRPr="003D15FA">
              <w:rPr>
                <w:rFonts w:ascii="PT Astra Serif" w:hAnsi="PT Astra Serif" w:cs="Arial"/>
                <w:b/>
                <w:bCs/>
              </w:rPr>
              <w:t>а</w:t>
            </w:r>
            <w:r w:rsidRPr="003D15FA">
              <w:rPr>
                <w:rFonts w:ascii="PT Astra Serif" w:hAnsi="PT Astra Serif" w:cs="Arial"/>
                <w:b/>
                <w:bCs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11160511309,54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70958936,60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70958936,60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9934275,58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9934275,58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9934275,58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9800740,28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133535,30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48253404,67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48253404,67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43396631,04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3817138,17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1039635,46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12771256,35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2137914,67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305626,00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305626,00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кредиторской задолженности прошлых лет, за исключением обеспеч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деятельности органов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ной власти (иных государственных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1832288,67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1832288,67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10392551,83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10075395,83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10075395,83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317156,00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317156,00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240789,85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Достижение показателей деятельности и</w:t>
            </w:r>
            <w:r w:rsidRPr="003D15FA">
              <w:rPr>
                <w:rFonts w:ascii="PT Astra Serif" w:hAnsi="PT Astra Serif" w:cs="Arial"/>
                <w:spacing w:val="-6"/>
              </w:rPr>
              <w:t>с</w:t>
            </w:r>
            <w:r w:rsidRPr="003D15FA">
              <w:rPr>
                <w:rFonts w:ascii="PT Astra Serif" w:hAnsi="PT Astra Serif" w:cs="Arial"/>
                <w:spacing w:val="-6"/>
              </w:rPr>
              <w:t>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240789,85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240789,85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1797511895,87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283495967,90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зование природных ресурсов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283495967,90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водохозя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ственного комплекса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283495967,90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«Берегоукрепл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ние участка Волгоградского водохран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лища от ул.Малыковская до ул.Комсомольская г.Вольска (реко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струкция)»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6223800000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271687415,90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государственных программ субъектов Российской Федерации в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использования и охраны водных об</w:t>
            </w:r>
            <w:r w:rsidRPr="003D15FA">
              <w:rPr>
                <w:rFonts w:ascii="PT Astra Serif" w:hAnsi="PT Astra Serif" w:cs="Arial"/>
              </w:rPr>
              <w:t>ъ</w:t>
            </w:r>
            <w:r w:rsidRPr="003D15FA">
              <w:rPr>
                <w:rFonts w:ascii="PT Astra Serif" w:hAnsi="PT Astra Serif" w:cs="Arial"/>
              </w:rPr>
              <w:t>ектов (Строительство объекта «Берег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укрепление участка Волгоградского 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дохранилища от ул.Малыковская до ул.Комсомольская г.Вольска» (реко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струкция))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62238R0652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141687415,90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62238R0652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141687415,90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Строительство объекта «Берегоукрепл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ние участка Волгоградского водохран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лища от ул. Малыковская до ул. Комс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мольская г. Вольска (реконструкция)»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62238W0652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62238W0652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«Берегоукрепл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ние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6224000000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11808552,00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Берегоукрепление Волгоградского вод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хранилища на участке от первого прич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ла до солярия «Затон»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6224040180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11808552,00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6224040180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11808552,00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1514015927,97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Государственная программа Саратовской области «Обеспечение населения досту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1513709859,60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1513709859,60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«Комплексное развитие территории бывшего аэропорта Саратов «Центральный» в Кировском районе г. Саратова (строительство магистральных инженерных сетей)»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1513709859,60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по комплексн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му развитию территории бывшего аэр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порта Саратов «Центральный» в Киро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ском районе г. Саратова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5E10640100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13709859,60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5E10640100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13709859,60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Комплексное развитие территории бы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шего аэропорта Саратов «Центральный» в Кировском районе г. Саратова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5E10698010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5E10698010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306068,37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306068,37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306068,37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306068,37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342453435,73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327453435,73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«Обеспечение населения досту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327453435,73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«Обеспечение жилыми помещениями отдельных категорий граждан, установленных законодател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ством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327453435,73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«Строительство жилых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мов для отдельных категорий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327453435,73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Строительство жилых домов в г.Саратов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5E50942150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322058727,29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5E50942150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322058727,29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5E50942160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35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2438588,46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5E50942160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2438588,46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5E50942170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2956119,98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5E50942170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2956119,98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«Обеспечение населения досту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«Градостроительное план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5E90000000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«Развитие предприятий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ласти, осуществляющих проектно-изыска</w:t>
            </w:r>
            <w:r w:rsidRPr="003D15FA">
              <w:rPr>
                <w:rFonts w:ascii="PT Astra Serif" w:hAnsi="PT Astra Serif" w:cs="Arial"/>
              </w:rPr>
              <w:softHyphen/>
              <w:t>тельские работы для социально значимых объектов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5E90100000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нежилого здания для ГУПП «Институт Саратовгражданпр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ект»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5E90148110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5E90148110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1750597342,81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1750597342,81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1741457701,90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«Укрепление материал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но-технической базы и обеспечение де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1741457701,90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«Сохранение об</w:t>
            </w:r>
            <w:r w:rsidRPr="003D15FA">
              <w:rPr>
                <w:rFonts w:ascii="PT Astra Serif" w:hAnsi="PT Astra Serif" w:cs="Arial"/>
              </w:rPr>
              <w:t>ъ</w:t>
            </w:r>
            <w:r w:rsidRPr="003D15FA">
              <w:rPr>
                <w:rFonts w:ascii="PT Astra Serif" w:hAnsi="PT Astra Serif" w:cs="Arial"/>
              </w:rPr>
              <w:t>екта культурного наследия региональн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значения «Театр оперы и балета, 1864 г., 1959-1961 гг., расположенного по а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ресу: г. Саратов, пл.Театральная, 1»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1593016887,71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собственности субъектов Росси</w:t>
            </w:r>
            <w:r w:rsidRPr="003D15FA">
              <w:rPr>
                <w:rFonts w:ascii="PT Astra Serif" w:hAnsi="PT Astra Serif" w:cs="Arial"/>
                <w:spacing w:val="-6"/>
              </w:rPr>
              <w:t>й</w:t>
            </w:r>
            <w:r w:rsidRPr="003D15FA">
              <w:rPr>
                <w:rFonts w:ascii="PT Astra Serif" w:hAnsi="PT Astra Serif" w:cs="Arial"/>
                <w:spacing w:val="-6"/>
              </w:rPr>
              <w:t>ской Федерации (сохранение объекта кул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турного наследия регионального значения «Театр оперы и балета, 1864 г., 1959-1961 гг., расположенного по адресу: г.Саратов, пл.Театральная, 1»)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55A25R1112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1161461407,78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55A25R1112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1161461407,78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собственности субъектов Российской Федерации за счет средств резервного фонда Правительства 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55A25R111F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419277865,20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55A25R111F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419277865,20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Сохранение объекта культурного насл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дия регионального значения «Театр оп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ры и балета, 1864 г., 1959-1961 гг., расп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ложенного по адресу: г.Саратов, пл.Театральная, 1» (средства для дост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55A25W1112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12277614,73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55A25W1112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12277614,73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«Дом офицеров Красной Армии, арх. Каракис И.Ю.», г. Э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гельс, мкр. Энгельс-1, з/у 15б». «Провед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ние работ по сохранению объекта культу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ного наследия регионального значения «Дом офицеров Красной Армии, арх. Кар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кис И.Ю.; здание гарнизонного дома оф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церов, в котором формировались первые женские авиаполки под руководством Г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роя Советского Союза летчицы М.М. Ра</w:t>
            </w:r>
            <w:r w:rsidRPr="003D15FA">
              <w:rPr>
                <w:rFonts w:ascii="PT Astra Serif" w:hAnsi="PT Astra Serif" w:cs="Arial"/>
                <w:spacing w:val="-6"/>
              </w:rPr>
              <w:t>с</w:t>
            </w:r>
            <w:r w:rsidRPr="003D15FA">
              <w:rPr>
                <w:rFonts w:ascii="PT Astra Serif" w:hAnsi="PT Astra Serif" w:cs="Arial"/>
                <w:spacing w:val="-6"/>
              </w:rPr>
              <w:t>ковой; проходила подготовка первого отр</w:t>
            </w:r>
            <w:r w:rsidRPr="003D15FA">
              <w:rPr>
                <w:rFonts w:ascii="PT Astra Serif" w:hAnsi="PT Astra Serif" w:cs="Arial"/>
                <w:spacing w:val="-6"/>
              </w:rPr>
              <w:t>я</w:t>
            </w:r>
            <w:r w:rsidRPr="003D15FA">
              <w:rPr>
                <w:rFonts w:ascii="PT Astra Serif" w:hAnsi="PT Astra Serif" w:cs="Arial"/>
                <w:spacing w:val="-6"/>
              </w:rPr>
              <w:t>да советских космонавтов, в который вх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дили Ю.А. Гагарин, А.А. Леонов, Г.С. Т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тов, П.Р. Попович и другие» по адресу: С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ратовская область, г. Энгельс, мкр. Энгельс -1, з/у 15б»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1789714,19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Проведение работ по сохранению объе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та культурного наследия регионального значения «Дом офицеров Красной 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мии, арх. Каракис И.Ю., г. Энгельс, мкр. Энгельс-1, з/у 15б»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55A2715320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1789714,19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55A2715320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1789714,19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146651100,00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Модернизация театров юного зрителя и театров кукол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55AA154560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146651100,00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55AA154560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146651100,00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9139640,91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7869640,92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7869640,92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18559,90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7851081,02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1269999,99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1269999,99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1269999,99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6922172589,72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6452051628,67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6449623612,18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медицинской помощи, включая профилактику заболеваний и формиров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6449623612,18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Мероприятие «Строительство, реконстру</w:t>
            </w:r>
            <w:r w:rsidRPr="003D15FA">
              <w:rPr>
                <w:rFonts w:ascii="PT Astra Serif" w:hAnsi="PT Astra Serif" w:cs="Arial"/>
                <w:spacing w:val="-6"/>
              </w:rPr>
              <w:t>к</w:t>
            </w:r>
            <w:r w:rsidRPr="003D15FA">
              <w:rPr>
                <w:rFonts w:ascii="PT Astra Serif" w:hAnsi="PT Astra Serif" w:cs="Arial"/>
                <w:spacing w:val="-6"/>
              </w:rPr>
              <w:t>ция объектов капитального строительства, приобретение объектов недвижимого им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щества»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1143727605,61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ГУЗ «Областная клиническая психиатрич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ская больница Святой Софии» (строител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ство областной клинической психиатрич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ской больницы на 1000 круглосуточных к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ек, 40 койко-мест дневного пребывания, диспансерное отделение на 160 посещений в смену, г. Саратов)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5Д11915510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5Д11915510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Областной клинический противотубе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кулезный диспансер на 453 круглосуто</w:t>
            </w:r>
            <w:r w:rsidRPr="003D15FA">
              <w:rPr>
                <w:rFonts w:ascii="PT Astra Serif" w:hAnsi="PT Astra Serif" w:cs="Arial"/>
              </w:rPr>
              <w:t>ч</w:t>
            </w:r>
            <w:r w:rsidRPr="003D15FA">
              <w:rPr>
                <w:rFonts w:ascii="PT Astra Serif" w:hAnsi="PT Astra Serif" w:cs="Arial"/>
              </w:rPr>
              <w:t>ные койки, 50 мест дневного пребывания, 10 коек реанимации и интенсивной тер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пии, диспансерное отделение на 200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сещений в смену. Город Саратов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5Д11940190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2632100,00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5Д11940190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2632100,00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собственности субъектов Российской Федерации (Областной кл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нический противотуберкулезный диспа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сер на 453 круглосуточные койки, 50 мест дневного пребывания, 10 коек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анимации и интенсивной терапии, ди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пансерное отделение на 200 посещений в смену. Город Саратов)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5Д119R1115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1123595505,61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5Д119R1115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1123595505,61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 «Борьба с онкологич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скими заболеваниями»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4089478143,83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Новоe строительство и реконструкция (государственное учреждение здрав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охранения «Областной клинический 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кологический диспансер», г.Саратов (строительство онкологического диспа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сера на 200 коек, 20 мест дневного пр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бывания, 12 коек реанимации и инте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сивной терапии, поликлиники на 300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сещений в смену. Город Саратов, ул.Шехурдина))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5Д1N352271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2447684450,77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5Д1N352271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2447684450,77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Новое строительство и реконструкция за счет средств резервного фонда Прав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5Д1N35227F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1641793693,06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5Д1N35227F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1641793693,06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«Развитие детского здравоохранения, включая создание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временной инфраструктуры оказания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дицинской помощи детям»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439690651,34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Новое строительство или реконструкция детских больниц (корпусов) (реконстру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ция объекта по адресу: г. Саратов, ул. Вольская, 6 ГУЗ «Саратовская областная детская клиническая больница»)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5Д1N452461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438593143,71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5Д1N452461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438593143,71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Реконструкция объекта по адресу: г. С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ратов, ул. Вольская, 6 ГУЗ «Саратовская областная детская клиническая больн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ца» (в рамках достижения соответству</w:t>
            </w:r>
            <w:r w:rsidRPr="003D15FA">
              <w:rPr>
                <w:rFonts w:ascii="PT Astra Serif" w:hAnsi="PT Astra Serif" w:cs="Arial"/>
              </w:rPr>
              <w:t>ю</w:t>
            </w:r>
            <w:r w:rsidRPr="003D15FA">
              <w:rPr>
                <w:rFonts w:ascii="PT Astra Serif" w:hAnsi="PT Astra Serif" w:cs="Arial"/>
              </w:rPr>
              <w:t>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5Д1N4U2461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1097507,63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5Д1N4U2461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1097507,63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«Модернизация пе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вичного звена здравоохранения 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Федерации»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776727211,40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Софинансирование расходных обязательств субъектов Российской Федерации, возн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кающих при реализации региональных 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грамм модернизации первичного звена здравоохранения (Реконструкция здания женской консультации под размещение и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фекционного отделения по адресу: Сар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товская область, г. Красноармейск, ул. Ку</w:t>
            </w:r>
            <w:r w:rsidRPr="003D15FA">
              <w:rPr>
                <w:rFonts w:ascii="PT Astra Serif" w:hAnsi="PT Astra Serif" w:cs="Arial"/>
                <w:spacing w:val="-6"/>
              </w:rPr>
              <w:t>з</w:t>
            </w:r>
            <w:r w:rsidRPr="003D15FA">
              <w:rPr>
                <w:rFonts w:ascii="PT Astra Serif" w:hAnsi="PT Astra Serif" w:cs="Arial"/>
                <w:spacing w:val="-6"/>
              </w:rPr>
              <w:t>нечная, д.5, строение 1)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113350972,98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113350972,98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Софинансирование расходных обяз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тельств субъектов Российской Федер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ции, возникающих при реализации рег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ональных программ модернизации пе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вичного звена здравоохранения (ГУЗ СО «Базарно-Карабулакская РБ» строител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ство поликлиники р.п. Базарный Караб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лак («Поликлиника на 400 посещений в смену (320 взрослого и 80 детского нас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ления), расположенной по адресу: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товская область, Базарный Карабулак, ул. Топольчанская, 2»))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152438140,00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152438140,00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Софинансирование расходных обяз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тельств субъектов Российской Федер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ции, возникающих при реализации рег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ональных программ модернизации пе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вичного звена здравоохранения (ГУЗ СО «Красноармейская РБ» Реконструкция здания поликлиники по адресу: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ская область, г. Красноармейск,   5-й микрорайон, д.40)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45600000,00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Софинансирование расходных обяз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тельств субъектов Российской Федер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ции, возникающих при реализации рег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ональных программ модернизации пе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вичного звена здравоохранения (ГУЗ СО «Питерская РБ» строительство поликл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 xml:space="preserve">ники (Поликлиника на 300 посещений </w:t>
            </w:r>
            <w:r w:rsidRPr="003D15FA">
              <w:rPr>
                <w:rFonts w:ascii="PT Astra Serif" w:hAnsi="PT Astra Serif" w:cs="Arial"/>
              </w:rPr>
              <w:lastRenderedPageBreak/>
              <w:t>(250 взрослых и 50 детских) в смену по адресу: Саратовская область, Питерский район, с. Питерка))</w:t>
            </w:r>
          </w:p>
        </w:tc>
        <w:tc>
          <w:tcPr>
            <w:tcW w:w="709" w:type="dxa"/>
            <w:vAlign w:val="bottom"/>
          </w:tcPr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266217845,54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266217845,54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Софинансирование расходных обязательств субъектов Российской Федерации, возн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кающих при реализации региональных 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грамм модернизации первичного звена здравоохранения (Государственное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ждение здравоохранения Саратовской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ласти «Саратовская районная больница» строительство поликлиники («Поликлиника на 300 посещений в смену по адресу: Сар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товская область, Саратовский муниципал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ный район, Соколовское муниципальное образование, р.п. Соколовый, ул. Танкис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ская, уч. 60»))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174370447,88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5Д1N953659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174370447,88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ГУЗ СО «Базарно-Карабулакская РБ» строительство поликлиники р.п. База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 Топольчанская, 2») (в рамках достижения соответствующих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612690,00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612690,00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ГУЗ СО «Красноармейская РБ» «Реко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струкция здания поликлиники по адресу: Саратовская область, г. Красноармейск, 5-й микрорайон, д.40» (в рамках дост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жения соответствующих задач федерал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5737500,00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5737500,00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ГУЗ СО «Питерская РБ» строительство поликлиники (Поликлиника на 300 пос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щений (250 взрослых и 50 детских) в смену по адресу: Саратовская область, Питерский район, с. Питерка) (в рамках достижения соответствующих задач ф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5Д1N9U3658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Государственное учреждение здравоохр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нения Саратовской области «Саратовская районная больница» строительство пол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клиники («Поликлиника на 300 посещений в смену по адресу: Саратовская область, Саратовский муниципальный район, Сок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ловское муниципальное образование, р.п. Соколовый, ул. Танкистская, уч. 60»)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703420,00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703420,00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ГУЗ СО  «Краснокутская РБ» строител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ство поликлиники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5Д1N9U365Б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8561000,00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5Д1N9U365Б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8561000,00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ГУЗ СО «Новоузенская РБ» строител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ство поликлиники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5Д1N9U365Г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8518195,00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5Д1N9U365Г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8518195,00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2428016,49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2428016,49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2428016,49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3082,74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2424933,75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470120961,05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«Обеспечение населения досту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100470564,79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100470564,79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«Жилье»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5E1F100000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100470564,79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Стимулирование программ развития ж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лищного строительства субъектов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 (детская поликлин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lastRenderedPageBreak/>
              <w:t>ка на 350 посещений в смену в микр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районе № 11 жилого района «Солнечный-2» в Кировском районе г.Саратова)</w:t>
            </w:r>
          </w:p>
        </w:tc>
        <w:tc>
          <w:tcPr>
            <w:tcW w:w="709" w:type="dxa"/>
            <w:vAlign w:val="bottom"/>
          </w:tcPr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5E1F150212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100470564,79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5E1F150212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100470564,79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364288076,69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медицинской помощи, включая профилактику заболеваний и формиров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364288076,69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«Строительство, реко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струкция объектов капитального стро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тельства, приобретение объектов недв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жимого имущества»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364288076,69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Строительство поликлиники на 500 мест в п. Юбилейный в Волжском районе г. Саратова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5Д11915290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64307245,53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5Д11915290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64307245,53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Строительство поликлиники в микрора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оне «Звезда» в Кировском районе города Саратова (2-й этап –  здание лучевой ди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гностики, переход)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5Д11915460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45997139,99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5Д11915460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45997139,99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собственности субъектов Российской Федерации за счет средств резервного фонда Правительства 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5Д119R111F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114606741,57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5Д119R111F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114606741,57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Государственное учреждение здрав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охранения «Саратовская городская пол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клиника № 2», г.Саратов (строительство поликлиники в микрорайоне «Звезда» в Кировском районе города Саратова (1-ый этап - поликлиника на 500 посещений в смену)) (средства для достижения пок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зателей результативности)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5Д119W1115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139376949,60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5Д119W1115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139376949,60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5362319,57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5362319,57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5362319,57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5362319,57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142680872,02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142680872,02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142680872,02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142680872,02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«Строительство объекта «Водогрязелечебница в Ершо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ском районе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5241500000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Водогрязелечебница в Ершовском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5241515090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5241515090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142280872,02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Финансовое обеспечение программ, направленных на обеспечение безопа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ных и комфортных условий предоставл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социальных услуг в сфере социал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ного обслуживания (строительство жил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корпуса на 68 койко-мест в ГАУ СО «Энгельсский дом-интернат для прест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релых и инвалидов»)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524P351214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49312727,08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524P351214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49312727,08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Финансовое обеспечение программ, направленных на обеспечение безопа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ных и комфортных условий предоставл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социальных услуг в сфере социал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ного обслуживания (Строительство ко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пуса для ГАУ СО «СОЦ «Пугачевский» для граждан пожилого возраста и инв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лидов» Саратовской области» («Стро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524P351215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92968144,94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524P351215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92968144,94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134126836,79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134126836,79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133988930,39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133988930,39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«Строительство физкультурно-оздоровительных ко</w:t>
            </w:r>
            <w:r w:rsidRPr="003D15FA">
              <w:rPr>
                <w:rFonts w:ascii="PT Astra Serif" w:hAnsi="PT Astra Serif" w:cs="Arial"/>
              </w:rPr>
              <w:t>м</w:t>
            </w:r>
            <w:r w:rsidRPr="003D15FA">
              <w:rPr>
                <w:rFonts w:ascii="PT Astra Serif" w:hAnsi="PT Astra Serif" w:cs="Arial"/>
              </w:rPr>
              <w:t>плексов»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1750240,00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Спортивно-оздоровительный комплекс в г. Саратов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5641080660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1750240,00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5641080660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1750240,00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12841098,80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собственности субъектов Росси</w:t>
            </w:r>
            <w:r w:rsidRPr="003D15FA">
              <w:rPr>
                <w:rFonts w:ascii="PT Astra Serif" w:hAnsi="PT Astra Serif" w:cs="Arial"/>
                <w:spacing w:val="-6"/>
              </w:rPr>
              <w:t>й</w:t>
            </w:r>
            <w:r w:rsidRPr="003D15FA">
              <w:rPr>
                <w:rFonts w:ascii="PT Astra Serif" w:hAnsi="PT Astra Serif" w:cs="Arial"/>
                <w:spacing w:val="-6"/>
              </w:rPr>
              <w:t>ской Федерации (плавательный бассейн по адресу: Саратовская область, Турковский район, р.п. Турки, ул. Свердлова)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56414R1114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12841098,80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56414R1114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12841098,80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«Реконструкция здания МОУ «СОШ им. С.М. Иванова р.п. Турки» по адресу: Саратовская область, Турковский район, р.п. Турки, ул. Свердл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щехранилищем, блочная котельная, пожа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ные резервуары, септики»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11776791,47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Реконструкция здания МОУ «СОШ им. С.М. Иванова р.п. Турки» по адресу: С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ратовская область, Турковский район, р.п. Турки, ул. 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хранилищем, блочная котельная, пожа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ные резервуары, септики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5641614210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11776791,47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5641614210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11776791,47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564P500000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107620800,12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и модернизация объектов спо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 Вольск, ул.Фирстова, д. 1Д (I этап))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564P55139У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95186193,72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564P55139У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95186193,72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Реконструкция стадиона, расположенного по адресу: г. Ртищево, ул. Железнодоро</w:t>
            </w:r>
            <w:r w:rsidRPr="003D15FA">
              <w:rPr>
                <w:rFonts w:ascii="PT Astra Serif" w:hAnsi="PT Astra Serif" w:cs="Arial"/>
                <w:spacing w:val="-6"/>
              </w:rPr>
              <w:t>ж</w:t>
            </w:r>
            <w:r w:rsidRPr="003D15FA">
              <w:rPr>
                <w:rFonts w:ascii="PT Astra Serif" w:hAnsi="PT Astra Serif" w:cs="Arial"/>
                <w:spacing w:val="-6"/>
              </w:rPr>
              <w:t>ная 72 «Б» (в рамках достижения соотве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564P5U1397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12434606,40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Капитальные вложения в объекты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564P5U1397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12434606,40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137906,40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137906,40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137906,40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9910094300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137906,40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Министерство труда и социальной з</w:t>
            </w:r>
            <w:r w:rsidRPr="003D15FA">
              <w:rPr>
                <w:rFonts w:ascii="PT Astra Serif" w:hAnsi="PT Astra Serif" w:cs="Arial"/>
                <w:b/>
                <w:bCs/>
              </w:rPr>
              <w:t>а</w:t>
            </w:r>
            <w:r w:rsidRPr="003D15FA">
              <w:rPr>
                <w:rFonts w:ascii="PT Astra Serif" w:hAnsi="PT Astra Serif" w:cs="Arial"/>
                <w:b/>
                <w:bCs/>
              </w:rPr>
              <w:t>щиты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29975474383,53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207702446,49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207702446,49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207611580,91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207611580,91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207611580,91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на временное размещение и социал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но-бытовое обустройство граждан Укр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ины, Донецкой Народной Республики, Луганской Народной Республики,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 Российской Федерации и лиц без гражданства, постоянно проживавших на территории Украины, прибывших на те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риторию Российской Федерации в эк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тренном массовом порядке и находящи</w:t>
            </w:r>
            <w:r w:rsidRPr="003D15FA">
              <w:rPr>
                <w:rFonts w:ascii="PT Astra Serif" w:hAnsi="PT Astra Serif" w:cs="Arial"/>
              </w:rPr>
              <w:t>х</w:t>
            </w:r>
            <w:r w:rsidRPr="003D15FA">
              <w:rPr>
                <w:rFonts w:ascii="PT Astra Serif" w:hAnsi="PT Astra Serif" w:cs="Arial"/>
              </w:rPr>
              <w:t>ся в пунктах временного размещения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75961230,91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13636488,32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62324742,59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на предоставление субсидии общ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ству с ограниченной ответственностью «Санаторий-профилакторий «СОКОЛ»  в целях финансового обеспечения (возм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 xml:space="preserve">щения) затрат, связанных с обеспечением </w:t>
            </w:r>
            <w:r w:rsidRPr="003D15FA">
              <w:rPr>
                <w:rFonts w:ascii="PT Astra Serif" w:hAnsi="PT Astra Serif" w:cs="Arial"/>
              </w:rPr>
              <w:lastRenderedPageBreak/>
              <w:t>временного социально-бытового об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стройства граждан Украины, Донецкой Народной Республики, Луганской Народной Республики, граждан 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Федерации и лиц без гражданства, постоянно проживавших на территории Украины, прибывших на территорию Российской Федерации в экстренном массовом порядке и находящихся в пун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тах временного размещения на террит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рии Саратовской области</w:t>
            </w:r>
          </w:p>
        </w:tc>
        <w:tc>
          <w:tcPr>
            <w:tcW w:w="709" w:type="dxa"/>
            <w:vAlign w:val="bottom"/>
          </w:tcPr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D807A5" w:rsidRPr="003D15FA" w:rsidRDefault="00D807A5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D807A5" w:rsidRPr="003D15FA" w:rsidRDefault="00D807A5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49960328,00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49960328,00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на предоставление субсидии общ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ству с ограниченной ответственностью «ТРИУМФ» в целях финансового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(возмещения) затрат, связанных с обеспечением временного социально-бытового обустройства граждан Укра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ны, Донецкой Народной Республики, Л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ганской Народной Республики, граждан Российской Федерации и лиц без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данства, постоянно проживавших на те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ритории Украины, прибывших на терр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торию Российской Федерации в экстре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ном массовом порядке и находящихся в пунктах временного размещения на те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ритории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36170166,00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36170166,00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на предоставление субсидии общ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ству с ограниченной ответственностью производственно-коммерческой фирме «ШЕВРО-СЕРВИС» в целях финансового обеспечения (возмещения) затрат,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обеспечением временного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ально-бытового обустройства граждан Украины, Донецкой Народной Республ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ки, Луганской Народной Республики, граждан Российской Федерации и лиц без гражданства, постоянно проживавших на территории Украины, прибывших на те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риторию Российской Федерации в эк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тренном массовом порядке и находящи</w:t>
            </w:r>
            <w:r w:rsidRPr="003D15FA">
              <w:rPr>
                <w:rFonts w:ascii="PT Astra Serif" w:hAnsi="PT Astra Serif" w:cs="Arial"/>
              </w:rPr>
              <w:t>х</w:t>
            </w:r>
            <w:r w:rsidRPr="003D15FA">
              <w:rPr>
                <w:rFonts w:ascii="PT Astra Serif" w:hAnsi="PT Astra Serif" w:cs="Arial"/>
              </w:rPr>
              <w:t>ся в пунктах временного размещения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D807A5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45519856,00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45519856,00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90865,58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Исполнение судебных решений, не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погашением кредиторской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90865,58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30584,24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30584,24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60281,34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9920094200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60281,34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безопасность и правоохр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нительная деятельность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Миграционная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грации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«Оказание содействия добровольному переселению в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скую область соотечественников, прож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вающих за рубежом»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«Социальная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щита участников подпрограммы и членов их семей»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5В30100000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мероприятий, предусмотре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региональной программой пересел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ния, включенной в Государственную программу по оказанию содействия до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ровольному переселению в Российскую Федерацию соотечественников, прож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вающих за рубежом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5В301R0860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5В301R0860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«Информацио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ная поддержка процесса добровольного переселения»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5В30400000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мероприятий, предусмотре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региональной программой пересел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ния, включенной в Государственную программу по оказанию содействия до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ровольному переселению в Российскую Федерацию соотечественников, прож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вающих за рубежом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5В304R0860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5В304R0860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597118769,40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591910266,36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827260,16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827260,16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и благ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827260,16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827260,16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827260,16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грации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303129005,78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«Содействие занятости населения и социальная поддержка бе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работных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48983768,99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«Реализация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35128360,80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Финансовая поддержка безработных граждан в рамках реализации меропри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тий активной политики занятости нас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5В10149100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31757888,62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5В10149100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54475,77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5В10149100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31703412,85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активной пол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тики занятости населения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5В10149200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3370472,18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5В10149200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3370472,18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«Создание условий для интеграции в трудовую деятельность граждан, испытывающих трудности в пои</w:t>
            </w:r>
            <w:r w:rsidRPr="003D15FA">
              <w:rPr>
                <w:rFonts w:ascii="PT Astra Serif" w:hAnsi="PT Astra Serif" w:cs="Arial"/>
                <w:spacing w:val="-6"/>
              </w:rPr>
              <w:t>с</w:t>
            </w:r>
            <w:r w:rsidRPr="003D15FA">
              <w:rPr>
                <w:rFonts w:ascii="PT Astra Serif" w:hAnsi="PT Astra Serif" w:cs="Arial"/>
                <w:spacing w:val="-6"/>
              </w:rPr>
              <w:t>ке работы»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1205555,97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условий для интеграции в тр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довую деятельность граждан, испытыв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ющих трудности в поиске работы, и 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лодых специалистов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5В10247110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1205555,97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5В10247110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1205555,97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«Социальные в</w:t>
            </w:r>
            <w:r w:rsidRPr="003D15FA">
              <w:rPr>
                <w:rFonts w:ascii="PT Astra Serif" w:hAnsi="PT Astra Serif" w:cs="Arial"/>
                <w:spacing w:val="-6"/>
              </w:rPr>
              <w:t>ы</w:t>
            </w:r>
            <w:r w:rsidRPr="003D15FA">
              <w:rPr>
                <w:rFonts w:ascii="PT Astra Serif" w:hAnsi="PT Astra Serif" w:cs="Arial"/>
                <w:spacing w:val="-6"/>
              </w:rPr>
              <w:t>платы безработным гражданам»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10658831,82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полномочий Российской Ф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дерации по осуществлению социальных выплат безработным гражданам в соо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ветствии с Законом Российской Федер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 от 19 апреля 1991 года № 1032-I «О занятости населения в Российской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5В10352900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10658831,82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5В10352900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994728,00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5В10352900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9664103,82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5В1P200000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1991020,40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Повышение эффективности службы зан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5В1P252910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1991020,40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5В1P252910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1991020,40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930338,71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«Стимулирование внутренней трудовой миграции, в  том числе  содействие безработным гражд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 в переезде и безработным гражданам и членам их семей в переселении в др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гую местность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930338,71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Расходы, связанные с перечислением ф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нансовой поддержки безработным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данам при переезде и переселении в др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гую местность для трудоустройства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5В20149300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930338,71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5В20149300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930338,71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6A5D19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Подпрограмма </w:t>
            </w:r>
            <w:r w:rsidR="00920476" w:rsidRPr="003D15FA">
              <w:rPr>
                <w:rFonts w:ascii="PT Astra Serif" w:hAnsi="PT Astra Serif" w:cs="Arial"/>
              </w:rPr>
              <w:t>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177603,53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боты по проведению предупредительных мер по сокращению производственного травматизма и профессиональной забол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ваемости»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«Непрерывная подготовка работников по охране труда на основе современных технологий об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чения»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31141,00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31141,00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31141,00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«Информацио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ное обеспечение и пропаганда охраны труда»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72115,00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72115,00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6A5D19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72115,00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70147,53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70147,53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70147,53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«Сопровождение инвал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дов молодого возраста при трудоустро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5В60000000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«Возмещение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трат работодателей, организующих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роприятия по содействию в трудоустро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стве инвалидов молодого возраста»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5В60100000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затрат работодателей, 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ные) для них рабочие места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5В60149400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5В60149400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«Материально-техни</w:t>
            </w:r>
            <w:r w:rsidR="00582A8B" w:rsidRPr="003D15FA">
              <w:rPr>
                <w:rFonts w:ascii="PT Astra Serif" w:hAnsi="PT Astra Serif" w:cs="Arial"/>
              </w:rPr>
              <w:softHyphen/>
            </w:r>
            <w:r w:rsidRPr="003D15FA">
              <w:rPr>
                <w:rFonts w:ascii="PT Astra Serif" w:hAnsi="PT Astra Serif" w:cs="Arial"/>
              </w:rPr>
              <w:t>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5В70000000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5841029,21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«Формирование и обеспечение функционирования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мационно-технологической инфрастру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туры областных государственных учр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ждений»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5В70100000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5841029,21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5В701V0000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5841029,21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5В701V0000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5841029,21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«Дополнительные мер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приятия в сфере занятости населения, направленные на снижение напряженн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на рынке труда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246496265,34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общественных работ для граждан, зар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гистрированных в органах службы зан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тости в целях поиска подходящей раб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ты, включая безработных граждан, и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5В80100000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236665557,34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дополнительных меропри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тий, направленных на снижение напр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женности на рынке труда субъектов Ро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сийской Федерации, за счет средств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зервного фонда Правительства 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5В801RП020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236665557,34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5В801RП020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236665557,34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профессионального обучения и дополн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тельного профессионального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ния работников промышленных пре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приятий, находящихся под риском увольнения»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5В80300000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9830708,00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региональных программ по организации профессионального обуч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и дополнительного профессионал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ного образования работников промы</w:t>
            </w:r>
            <w:r w:rsidRPr="003D15FA">
              <w:rPr>
                <w:rFonts w:ascii="PT Astra Serif" w:hAnsi="PT Astra Serif" w:cs="Arial"/>
              </w:rPr>
              <w:t>ш</w:t>
            </w:r>
            <w:r w:rsidRPr="003D15FA">
              <w:rPr>
                <w:rFonts w:ascii="PT Astra Serif" w:hAnsi="PT Astra Serif" w:cs="Arial"/>
              </w:rPr>
              <w:t>ленных предприятий, находящихся под риском увольнения, за счет средств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зервного фонда Правительства 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5В803RП010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9830708,00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5В803RП010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9830708,00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«Повышение энергоэффективн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540729,30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«Энергосбережение и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вышение энергоэффективности тепл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снабжения и системы коммунальной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540729,30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«Повышение эне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гоэффективности в областных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ственных учреждениях сферы труда и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альной защиты»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540729,30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540729,30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540729,30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808341,16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808341,16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пожарной безопасности объектов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808341,16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808341,16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808341,16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«Профилактика правонаруш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терроризма, экстремизма и против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действие незаконному обороту наркот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332998,50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332998,50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«Усиление ант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террористической защищенности объе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тов социальной сферы»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332998,50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332998,50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332998,50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278543950,45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276712560,98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253532954,79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23127736,70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30962,49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20907,00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1831389,47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1831389,47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межбюджетных тран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фертов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7727981,01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межбюджетных тран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фертов местным бюджетам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7727981,01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органами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 отдельных государственных полномочий по государственному упра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лению охраной труда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9610076300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7727981,01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9610076300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7727981,01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5208503,04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5208503,04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5208503,04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«Приобретение акций АО «Санаторий-курорт им. В.И. Чапаева»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5241100000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5208503,04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Приобретение акций АО «Санаторий-курорт им. В.И. Чапаева» Ершовский район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5241115700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5208503,04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5241115700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5208503,04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783790986,24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2548374,79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2548374,79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«Социальное обслужив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2548374,79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«Оказание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услуг населению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 социальной защиты»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2548374,79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2548374,79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2548374,79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40004135,21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40004135,21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«Социальное обслужив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40004135,21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«Оказание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услуг населению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 социальной защиты»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40004135,21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40004135,21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40004135,21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192730339,10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191398565,78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«Социальное обслужив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130700474,10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«Оказание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услуг населению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 социальной защиты»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130700474,10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130700474,10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130700474,10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60698091,68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и благ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60698091,68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60698091,68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60698091,68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грации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32250,95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32250,95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«Непрерывная подготовка работников по охране труда на основе современных технологий об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чения»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1749,99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1749,99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1749,99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30500,96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30500,96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30500,96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«Повышение энергоэффективн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75698,95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«Энергосбережение и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вышение энергоэффективности тепл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снабжения и системы коммунальной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75698,95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«Повышение эне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гоэффективности в областных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ственных учреждениях сферы труда и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альной защиты»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75698,95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75698,95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75698,95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349898,40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349898,40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пожарной безопасности объектов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349898,40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349898,40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349898,40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Государственная программа Саратовской области «Профилактика правонаруш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терроризма, экстремизма и против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действие незаконному обороту наркот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873925,02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873925,02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«Усиление ант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террористической защищенности объе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тов социальной сферы»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873925,02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873925,02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873925,02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14445006,10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14445006,10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«Социальное обслужив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14445006,10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«Оказание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услуг населению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 социальной защиты»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14445006,10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14445006,10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14445006,10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32394642,43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2753478,61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520510,07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предоставления мер социальной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520510,07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5212604200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520510,07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5212604200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520510,07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системы долговременного ух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524P351630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524P351630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2099968,54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«Обучение 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циалистов органов службы занятости населения, обеспечивающих предоста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ление услуг по профессиональной реаб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литации инвалидам, по программам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вышения квалификации и професси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в сфере реаб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52801R5140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52801R5140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«Обучение сп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циалистов, обеспечивающих предоста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ление услуг по реабилитации инвалидов, по программам повышения квалифик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ции и профессиональной переподгото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ки, в том числе по применению методик по реабилитации или абилитации инв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лидов»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5281600000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1699968,54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в сфере реаб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52816R5140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1699968,54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52816R5140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1699968,54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«Содействие занятости насел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29372816,82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«Содействие занятости населения и социальная поддержка бе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работных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29331726,82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«Реализация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17935226,82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мероприятий активной пол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тики занятости населения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5В10149200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17935226,82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5В10149200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17935226,82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«Оказание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услуг организациями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полнительного профессионального обр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зования»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11396500,00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5В10604100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11396500,00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5В10604100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11396500,00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33100,00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«Непрерывная подготовка работников по охране труда на основе современных технологий об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чения»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27550,00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27550,00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27550,00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«Материально-техническая база и кадровый потенциал сферы занятости, труда и миграции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5В70000000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«Обучение,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5В70500000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5В705V0000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5В705V0000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7990,00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пожарной безопасности объектов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63947,00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63947,00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63947,00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149500,00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501668488,61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181496633,28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181496633,28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обеспечение отдыха и оздоровления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181496633,28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49416333,97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49416333,97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5230321510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5230321510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Организация отдыха и оздоровления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 и подростков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5230321520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129300299,31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5230321520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1585300,00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5230321520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127410331,31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5230321520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304668,00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316844319,28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медицинской помощи, включая профилактику заболеваний и формиров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316844319,28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316844319,28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5Д11704100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35388832,90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Предоставление субсидий бюджетным, </w:t>
            </w:r>
            <w:r w:rsidRPr="003D15FA">
              <w:rPr>
                <w:rFonts w:ascii="PT Astra Serif" w:hAnsi="PT Astra Serif" w:cs="Arial"/>
              </w:rPr>
              <w:lastRenderedPageBreak/>
              <w:t>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5Д11704100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35388832,90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5Д11712810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281455486,38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5Д11712810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393853,00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5Д11712810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281061633,38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3327536,05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3327536,05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3327536,05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на организацию отдыха и оздоровл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детей, прибывших с территории Украины, Донецкой Народной Республ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ки, Луганской Народной Республики, а также детей сотрудников органов вну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ренних дел, в том числе Донецкой Народной Республики, Луганской Народной Республики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3327536,05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230322,60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547992,00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2549221,45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7543936,03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7543936,03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7543936,03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ок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зания медицинской помощи, включая профилактику заболеваний и формиров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7543936,03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Мероприятие «Обеспечение граждан, не имеющих инвалидности, медицинскими изделиями: ортопедической обувью, сл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ховыми аппаратами, протезами молочной железы»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7543936,03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Льготное обеспечение граждан, не им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ющих инвалидности, протезами моло</w:t>
            </w:r>
            <w:r w:rsidRPr="003D15FA">
              <w:rPr>
                <w:rFonts w:ascii="PT Astra Serif" w:hAnsi="PT Astra Serif" w:cs="Arial"/>
              </w:rPr>
              <w:t>ч</w:t>
            </w:r>
            <w:r w:rsidRPr="003D15FA">
              <w:rPr>
                <w:rFonts w:ascii="PT Astra Serif" w:hAnsi="PT Astra Serif" w:cs="Arial"/>
              </w:rPr>
              <w:t>ной железы, лифами для фиксации прот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зов молочной железы, ортопедической обувью, слуховыми аппаратами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5Д11862100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7543936,03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5Д11862100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7543936,03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28355854745,37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Пенсионное обеспечение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151254719,32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129958675,11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129958675,11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«Региональные доплаты к пенсии, дополнительное пе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сионное обеспечение»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129958675,11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Доплаты к пенсии лицам, замещавшим должности в органах государственной вл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сти и управления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9623621,78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125064,32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9498557,46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52102200М0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120335053,33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52102200М0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1322771,73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52102200М0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119012281,60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грации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21296044,21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«Содействие занятости населения и социальная поддержка бе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работных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21296044,21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«Социальные в</w:t>
            </w:r>
            <w:r w:rsidRPr="003D15FA">
              <w:rPr>
                <w:rFonts w:ascii="PT Astra Serif" w:hAnsi="PT Astra Serif" w:cs="Arial"/>
                <w:spacing w:val="-6"/>
              </w:rPr>
              <w:t>ы</w:t>
            </w:r>
            <w:r w:rsidRPr="003D15FA">
              <w:rPr>
                <w:rFonts w:ascii="PT Astra Serif" w:hAnsi="PT Astra Serif" w:cs="Arial"/>
                <w:spacing w:val="-6"/>
              </w:rPr>
              <w:t>платы безработным гражданам»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21296044,21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полномочий Российской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рации по осуществлению социальных в</w:t>
            </w:r>
            <w:r w:rsidRPr="003D15FA">
              <w:rPr>
                <w:rFonts w:ascii="PT Astra Serif" w:hAnsi="PT Astra Serif" w:cs="Arial"/>
                <w:spacing w:val="-6"/>
              </w:rPr>
              <w:t>ы</w:t>
            </w:r>
            <w:r w:rsidRPr="003D15FA">
              <w:rPr>
                <w:rFonts w:ascii="PT Astra Serif" w:hAnsi="PT Astra Serif" w:cs="Arial"/>
                <w:spacing w:val="-6"/>
              </w:rPr>
              <w:t>плат безработным гражданам в соотве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5В10352900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21296044,21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5В10352900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21296044,21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обслуживание населения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7055751211,46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7010649236,18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«Финансовая поддер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ка семей при рождении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Создание пунктов проката технических средств, мебели, предметов быта на базе </w:t>
            </w:r>
            <w:r w:rsidRPr="003D15FA">
              <w:rPr>
                <w:rFonts w:ascii="PT Astra Serif" w:hAnsi="PT Astra Serif" w:cs="Arial"/>
              </w:rPr>
              <w:lastRenderedPageBreak/>
              <w:t>учреждений социального обслуживания населения (в рамках достижения соотве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521P1U0190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521P1U0190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«Социальное обслужив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ние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6947965889,95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«Оказание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услуг населению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 социальной защиты»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6890127792,08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выполнение государственных заданий областными бюджетными и 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6858496277,98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5220104100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6858496277,98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ограничительных меропри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522011200К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31631514,10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522011200К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31631514,10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«Оказание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услуг населению негосуда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ственными организациями, предоставл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ющими социальные услуги»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34036318,89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затрат поставщику или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ставщикам социальных услуг, включе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ным в реестр поставщиков социальных услуг Саратовской области, но не учас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смотренные индивидуальной программой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5220221100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34036318,89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5220221100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32923469,13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5220221100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1112849,76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522P300000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23801778,98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выполнение государственных заданий областными бюджетными и авт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номными учреждениями (в рамках дост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жения соответствующих задач федеральн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522P3U4100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21599373,77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522P3U4100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21599373,77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Доставка граждан пожилого возраста и и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валидов в организации социального обсл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живания, предоставляющие социальные услуги в полустационарной форме (в ра</w:t>
            </w:r>
            <w:r w:rsidRPr="003D15FA">
              <w:rPr>
                <w:rFonts w:ascii="PT Astra Serif" w:hAnsi="PT Astra Serif" w:cs="Arial"/>
                <w:spacing w:val="-6"/>
              </w:rPr>
              <w:t>м</w:t>
            </w:r>
            <w:r w:rsidRPr="003D15FA">
              <w:rPr>
                <w:rFonts w:ascii="PT Astra Serif" w:hAnsi="PT Astra Serif" w:cs="Arial"/>
                <w:spacing w:val="-6"/>
              </w:rPr>
              <w:lastRenderedPageBreak/>
              <w:t>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522P3U5202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2202405,21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522P3U5202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2202405,21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57816346,23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«Обустройство и адаптация зданий, сооружений и терр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торий для инвалидов и других малом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бильных групп населения»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и благ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54813346,23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54813346,23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54813346,23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4467000,00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4467000,00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системы долговременного ух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524P351630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4467000,00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524P351630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4467000,00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грации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753713,50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753713,50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«Непрерывная подготовка работников по охране труда на основе современных технологий об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чения»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196669,50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196669,50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196669,50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557044,00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557044,00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557044,00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«Повышение энергоэффективн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1775939,12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«Энергосбережение и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вышение энергоэффективности тепл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снабжения и системы коммунальной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1775939,12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8"/>
              </w:rPr>
            </w:pPr>
            <w:r w:rsidRPr="003D15FA">
              <w:rPr>
                <w:rFonts w:ascii="PT Astra Serif" w:hAnsi="PT Astra Serif" w:cs="Arial"/>
                <w:spacing w:val="-8"/>
              </w:rPr>
              <w:t>Основное мероприятие «Повышение эне</w:t>
            </w:r>
            <w:r w:rsidRPr="003D15FA">
              <w:rPr>
                <w:rFonts w:ascii="PT Astra Serif" w:hAnsi="PT Astra Serif" w:cs="Arial"/>
                <w:spacing w:val="-8"/>
              </w:rPr>
              <w:t>р</w:t>
            </w:r>
            <w:r w:rsidRPr="003D15FA">
              <w:rPr>
                <w:rFonts w:ascii="PT Astra Serif" w:hAnsi="PT Astra Serif" w:cs="Arial"/>
                <w:spacing w:val="-8"/>
              </w:rPr>
              <w:t>гоэффективности в областных госуда</w:t>
            </w:r>
            <w:r w:rsidRPr="003D15FA">
              <w:rPr>
                <w:rFonts w:ascii="PT Astra Serif" w:hAnsi="PT Astra Serif" w:cs="Arial"/>
                <w:spacing w:val="-8"/>
              </w:rPr>
              <w:t>р</w:t>
            </w:r>
            <w:r w:rsidRPr="003D15FA">
              <w:rPr>
                <w:rFonts w:ascii="PT Astra Serif" w:hAnsi="PT Astra Serif" w:cs="Arial"/>
                <w:spacing w:val="-8"/>
              </w:rPr>
              <w:t>ственных учреждениях сферы труда и соц</w:t>
            </w:r>
            <w:r w:rsidRPr="003D15FA">
              <w:rPr>
                <w:rFonts w:ascii="PT Astra Serif" w:hAnsi="PT Astra Serif" w:cs="Arial"/>
                <w:spacing w:val="-8"/>
              </w:rPr>
              <w:t>и</w:t>
            </w:r>
            <w:r w:rsidRPr="003D15FA">
              <w:rPr>
                <w:rFonts w:ascii="PT Astra Serif" w:hAnsi="PT Astra Serif" w:cs="Arial"/>
                <w:spacing w:val="-8"/>
              </w:rPr>
              <w:t>альной защиты»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1775939,12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1775939,12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1775939,12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30829943,17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30829943,17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пожарной безопасности объектов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30829943,17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30829943,17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30829943,17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«Профилактика правонаруш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терроризма, экстремизма и против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действие незаконному обороту наркот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3014449,49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3014449,49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«Усиление ант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террористической защищенности объе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тов социальной сферы»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3014449,49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3014449,49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3014449,49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8727930,00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8727930,00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Организация деятельности учреждения, не связанной с выполнением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ственного задания на оказание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9930008L00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8727930,00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9930008L00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8727930,00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8013268898,09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7051051493,89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7051051493,89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«Региональные доплаты к пенсии, дополнительное пе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сионное обеспечение»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138133888,07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244119,89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3319,89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240800,00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3265161,29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3265161,29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ренних дел в районах боевых действий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1446277,80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18277,80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1428000,00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Доплата к пенсии гражданам, имеющим особые заслуги перед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стью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49095701,73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718494,46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48377207,27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тября 1996 года «О Правительстве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35241111,04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287240,83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34953870,21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Ежемесячная доплата к пенсии лицам, замещавшим государственные должн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сти, в соответствии с Законом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 от 21 июля 1997 года № 43-ЗСО «О социальных гарантиях»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52102200A0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12936071,76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52102200A0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86023,58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52102200A0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12850048,18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тября 2011 года № 125-ЗСО «О Счетной палате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52102200Б0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2227756,59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52102200Б0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2227756,59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Ежемесячная доплата к пенсии лицам, замещавшим государственную дол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ность Уполномоченного по правам чел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века в Саратовской области, в соотве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ствии с Законом Саратовской области от 30 июня 2020 года № 74-ЗСО «Об Упо</w:t>
            </w:r>
            <w:r w:rsidRPr="003D15FA">
              <w:rPr>
                <w:rFonts w:ascii="PT Astra Serif" w:hAnsi="PT Astra Serif" w:cs="Arial"/>
              </w:rPr>
              <w:t>л</w:t>
            </w:r>
            <w:r w:rsidRPr="003D15FA">
              <w:rPr>
                <w:rFonts w:ascii="PT Astra Serif" w:hAnsi="PT Astra Serif" w:cs="Arial"/>
              </w:rPr>
              <w:t>номоченном по правам человека в Сар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52102200Г0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790996,71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52102200Г0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790996,71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3445593,36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28018,81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3417574,55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 10-ЗСО «О статусе депутата Саратовской областной Думы»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52102200Ж0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27262669,96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52102200Ж0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251907,12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52102200Ж0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27010762,84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Ежемесячная доплата к пенсии в соотве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 xml:space="preserve">ствии с Законом Саратовской области от </w:t>
            </w:r>
            <w:r w:rsidRPr="003D15FA">
              <w:rPr>
                <w:rFonts w:ascii="PT Astra Serif" w:hAnsi="PT Astra Serif" w:cs="Arial"/>
              </w:rPr>
              <w:lastRenderedPageBreak/>
              <w:t>5 мая 2004 года № 22-ЗСО «О территор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альных избирательных комиссиях в С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920476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Pr="003D15FA" w:rsidRDefault="005A21B2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Pr="003D15FA" w:rsidRDefault="005A21B2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A21B2" w:rsidRPr="003D15FA" w:rsidRDefault="005A21B2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A21B2" w:rsidRPr="003D15FA" w:rsidRDefault="005A21B2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52102200И0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Align w:val="bottom"/>
          </w:tcPr>
          <w:p w:rsidR="00920476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Default="005A21B2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A21B2" w:rsidRPr="003D15FA" w:rsidRDefault="005A21B2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2154427,94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52102200И0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2154427,94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«Социальные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платы отдельным категориям граждан на оплату жилого помещения и коммунал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услуг»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2853176764,88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Компенсация расходов  на оплату жилого помещения, отопления (топлива) и эле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троэнергии педагогическим работникам образовательных организаций, прожив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ющим и работающим в сельской местн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сти, рабочих поселках (поселках горо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ского типа)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430039783,61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5577867,59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424461916,02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Выплаты на оплату жилого помещения и коммунальных услуг участникам Вел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кой Отечественной войны, инвалидам Великой Отечественной войны и инвал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дам боевых действий, а также прира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ненным к ним гражданам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8856969,10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120483,05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8736486,05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Ежемесячная денежная выплата на опл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231106146,67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2928120,96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228178025,71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789408868,09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10511149,56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778897718,53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Выплаты на оплату жилого помещения и коммунальных услуг реабилитированным лицам и лицам, признанным пострада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шими от политических репрессий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33190790,83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445979,85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32744810,98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52103201П0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1360574206,58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52103201П0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17944375,31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52103201П0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1342629831,27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«Меры социал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ной поддержки отдельных категорий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2346731161,11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198821236,37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3007197,49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195814038,88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Ежемесячная денежная выплата труж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никам тыла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23939616,78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429755,33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23509861,45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Ежемесячная денежная выплата реабилит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рованным лицам и лицам, признанным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12961634,83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198643,19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12762991,64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1582979,42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9986,02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1572993,40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расходов на погребение 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абилитированным лицам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168493,70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621,46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167872,24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96373448,60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1446728,11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5210520380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94926720,49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178423786,05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2710630,79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175713155,26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перевозки отдельных кат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горий граждан и обучающихся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тельных организаций на железнодоро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ном транспорте пригородного сообщения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52105203A0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70076816,20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52105203A0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70076816,20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52105203Б0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3869217,12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52105203Б0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68802,18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52105203Б0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3800414,94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перевозки отдельных кат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горий граждан на внутреннем водном транспорте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52105203В0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557009,00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52105203В0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557009,00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знанным пострадавшими от политич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ских репрессий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52105203Г0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2469446,53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52105203Г0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38642,34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52105203Г0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2430804,19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Меры социальной поддержки по изгото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лению и ремонту зубных протезов вет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170262005,08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170262005,08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Меры социальной поддержки по изгото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лению и ремонту зубных протезов вет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52105203Ж0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233415990,19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52105203Ж0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233415990,19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Меры социальной поддержки по изгото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лению и ремонту зубных протезов тр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женикам тыла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52105203И0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673190,64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52105203И0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673190,64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перевозки отдельных кат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горий граждан и обучающихся образов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тельных организаций на автобусах 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родского и пригородного сообщения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52105203К0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960627872,10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52105203К0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960627872,10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Меры социальной поддержки по изгото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лению и ремонту зубных протезов реаб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литированным лицам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52105203Л0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1566581,38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52105203Л0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1566581,38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8"/>
              </w:rPr>
            </w:pPr>
            <w:r w:rsidRPr="003D15FA">
              <w:rPr>
                <w:rFonts w:ascii="PT Astra Serif" w:hAnsi="PT Astra Serif" w:cs="Arial"/>
                <w:spacing w:val="-8"/>
              </w:rPr>
              <w:t>Обеспечение перевозки отдельных катег</w:t>
            </w:r>
            <w:r w:rsidRPr="003D15FA">
              <w:rPr>
                <w:rFonts w:ascii="PT Astra Serif" w:hAnsi="PT Astra Serif" w:cs="Arial"/>
                <w:spacing w:val="-8"/>
              </w:rPr>
              <w:t>о</w:t>
            </w:r>
            <w:r w:rsidRPr="003D15FA">
              <w:rPr>
                <w:rFonts w:ascii="PT Astra Serif" w:hAnsi="PT Astra Serif" w:cs="Arial"/>
                <w:spacing w:val="-8"/>
              </w:rPr>
              <w:t>рий граждан и обучающихся образовател</w:t>
            </w:r>
            <w:r w:rsidRPr="003D15FA">
              <w:rPr>
                <w:rFonts w:ascii="PT Astra Serif" w:hAnsi="PT Astra Serif" w:cs="Arial"/>
                <w:spacing w:val="-8"/>
              </w:rPr>
              <w:t>ь</w:t>
            </w:r>
            <w:r w:rsidRPr="003D15FA">
              <w:rPr>
                <w:rFonts w:ascii="PT Astra Serif" w:hAnsi="PT Astra Serif" w:cs="Arial"/>
                <w:spacing w:val="-8"/>
              </w:rPr>
              <w:t>ных организаций на городском электрич</w:t>
            </w:r>
            <w:r w:rsidRPr="003D15FA">
              <w:rPr>
                <w:rFonts w:ascii="PT Astra Serif" w:hAnsi="PT Astra Serif" w:cs="Arial"/>
                <w:spacing w:val="-8"/>
              </w:rPr>
              <w:t>е</w:t>
            </w:r>
            <w:r w:rsidRPr="003D15FA">
              <w:rPr>
                <w:rFonts w:ascii="PT Astra Serif" w:hAnsi="PT Astra Serif" w:cs="Arial"/>
                <w:spacing w:val="-8"/>
              </w:rPr>
              <w:t>ском транспорте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52105203М0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88993199,22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52105203М0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88993199,22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Ежемесячная денежная выплата ветер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52105203Н0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301948637,90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52105203Н0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4445852,24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52105203Н0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297502785,66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«Меры социал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ной поддержки семей и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4315255,72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Единовременное поощрение лиц, зан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сенных на Доску почета Саратовской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ласти «Лучшие семьи Губернии»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5210720260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5210720260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Единовременное пособие членам семьи умершего государственного гражданск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служащего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52107205Б0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2565255,72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52107205Б0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2565255,72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52107205Д0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52107205Д0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1002272868,59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Единовременная выплата на частичное возмещение расходов, связанных с газ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фикацией жилого дома - индивидуальн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жилого дома или дома блокированной застройки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5210814830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702080,00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5210814830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5210814830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Ежемесячная денежная выплата лицам, работающим (работавшим) в професси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нальных аварийно-спасательных слу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бах, профессиональных аварийно-спасательных формированиях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области, участвовавшим в провед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нии аварийно-спасательных работ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5210814840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1222637,75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5210814840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 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5210814840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1222637,75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Единовременная денежная выплата 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цам, призванным на военную службу по мобилизации либо заключившим 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тракт о добровольном содействии в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полнении задач, возложенных на Воор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женные Силы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521081489М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302400000,00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521081489М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302400000,00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Единовременная денежная выплата 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лодым специалистам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12452514,00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92514,00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12360000,00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пособие на погребение умерших, в отношении которых гарантии обеспечиваются за счет средств облас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24509270,75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362810,73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24146460,02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Меры социальной поддержки малоим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щих семей и малоимущих одиноко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живающих граждан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49237531,62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528556,62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48708975,00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Выплата денежной компенсации отдел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видов расходов в соответствии с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коном Саратовской области от 28 июля 1997 года № 51-ЗСО «О Почетном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данине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365530,51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365530,51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Пожизненное ежемесячное денежное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держание спортсменам-инвалидам, им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ющим высокие награды и звания, и их тренерам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3690709,64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5210820670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3690709,64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52108206Б0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52108206Б0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социальная помощь, оказываемая малоимущим семьям и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лоимущим одиноко проживающим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данам на основании социального 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тракта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52108206И0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5254800,00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52108206И0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22800,00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52108206И0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5232000,00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согласно гарантированному перечню услуг по погребению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52108206К0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2077324,92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52108206К0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2077324,92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5210820730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24885492,00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5210820730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205492,00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5210820730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24680000,00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Оказание государственной социальной помощи на основании социального 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тракта отдельным категориям граждан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52108R4040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506135524,95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52108R4040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506135524,95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Оказание государственной социальной помощи на основании социального 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тракта отдельным категориям граждан за счет средств резервного фонда Прав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52108R404F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39423146,07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52108R404F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39423146,07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услуг по зачислению, доставке и пересылке государственной социальной помощи на основании социального 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52108W0720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5170886,41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52108W0720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5170886,41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Оказание государственной социальной помощи на основании социального ко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52108W4040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24385419,97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52108W4040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24385419,97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«Компенсация расходов, связанных с оказанием 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платной юридической помощи»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5029900,00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Компенсация расходов участникам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системы бесплатной юрид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ческой помощи в рамках оказания гра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данам бесплатной юридической помощи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5210920710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5029900,00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5210920710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5029900,00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113027504,51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переданного полномочия Российской Федерации по осуществл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нию ежегодной денежной выплаты 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5211352200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113027504,51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5211352200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19611,07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5211352200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113007893,44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«Выплата госуда</w:t>
            </w:r>
            <w:r w:rsidRPr="003D15FA">
              <w:rPr>
                <w:rFonts w:ascii="PT Astra Serif" w:hAnsi="PT Astra Serif" w:cs="Arial"/>
                <w:spacing w:val="-6"/>
              </w:rPr>
              <w:t>р</w:t>
            </w:r>
            <w:r w:rsidRPr="003D15FA">
              <w:rPr>
                <w:rFonts w:ascii="PT Astra Serif" w:hAnsi="PT Astra Serif" w:cs="Arial"/>
                <w:spacing w:val="-6"/>
              </w:rPr>
              <w:t>ственного единовременного пособия и ежемесячной денежной компенсации гра</w:t>
            </w:r>
            <w:r w:rsidRPr="003D15FA">
              <w:rPr>
                <w:rFonts w:ascii="PT Astra Serif" w:hAnsi="PT Astra Serif" w:cs="Arial"/>
                <w:spacing w:val="-6"/>
              </w:rPr>
              <w:t>ж</w:t>
            </w:r>
            <w:r w:rsidRPr="003D15FA">
              <w:rPr>
                <w:rFonts w:ascii="PT Astra Serif" w:hAnsi="PT Astra Serif" w:cs="Arial"/>
                <w:spacing w:val="-6"/>
              </w:rPr>
              <w:t>данам при возникновении поствакцинал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ных осложнений в соответствии с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ральным законом от 17 сентября 1998 года № 157-ФЗ «Об иммунопрофилактике и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фекционных болезней»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21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17810,88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Выплата государственного единовременн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го пособия и ежемесячной денежной ко</w:t>
            </w:r>
            <w:r w:rsidRPr="003D15FA">
              <w:rPr>
                <w:rFonts w:ascii="PT Astra Serif" w:hAnsi="PT Astra Serif" w:cs="Arial"/>
                <w:spacing w:val="-6"/>
              </w:rPr>
              <w:t>м</w:t>
            </w:r>
            <w:r w:rsidRPr="003D15FA">
              <w:rPr>
                <w:rFonts w:ascii="PT Astra Serif" w:hAnsi="PT Astra Serif" w:cs="Arial"/>
                <w:spacing w:val="-6"/>
              </w:rPr>
              <w:t>пенсации гражданам при возникновении поствакцинальных осложнений в соотве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ствии с Федеральным законом от 17 се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тября 1998 года № 157-ФЗ «Об иммун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5211452400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17810,88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5211452400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17810,88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«Оплата жили</w:t>
            </w:r>
            <w:r w:rsidRPr="003D15FA">
              <w:rPr>
                <w:rFonts w:ascii="PT Astra Serif" w:hAnsi="PT Astra Serif" w:cs="Arial"/>
              </w:rPr>
              <w:t>щ</w:t>
            </w:r>
            <w:r w:rsidRPr="003D15FA">
              <w:rPr>
                <w:rFonts w:ascii="PT Astra Serif" w:hAnsi="PT Astra Serif" w:cs="Arial"/>
              </w:rPr>
              <w:t>но-коммунальных услуг отдельным кат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гориям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543842537,67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Оплата жилищно-коммунальных услуг о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дельным категориям граждан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5211552500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543842537,67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5211552500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6851589,20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5211552500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536990948,47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17068135,81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Компенсация отдельным категориям граждан оплаты взноса на капитальный ремонт общего имущества  в многоква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тирном доме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52127R4620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6545491,46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52127R4620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6545491,46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услуг по зачислению, доставке и пересылке компенсации отдельным кат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гориям граждан оплаты взноса на кап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тальный ремонт общего имущества в многоквартирном доме (cредства для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52127W0420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582A8B" w:rsidRPr="003D15FA" w:rsidRDefault="00582A8B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239425,04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52127W0420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239425,04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Компенсация отдельным категориям граждан оплаты взноса на капитальный ремонт общего имущества  в многоква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тирном доме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52127W4620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10283219,31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52127W4620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10283219,31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«Меры социал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ной поддержки гражданам Донецкой Народной Республики, Луганской Народной Республики, Украины и лицам без гражданства, вынужденно покину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шим территории Донецкой Народной Республики, Луганской Народной Ре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публики, Украины и прибывшим на те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риторию Российской Федерации»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5213200000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27435666,65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Предоставление социальных выплат гра</w:t>
            </w:r>
            <w:r w:rsidRPr="003D15FA">
              <w:rPr>
                <w:rFonts w:ascii="PT Astra Serif" w:hAnsi="PT Astra Serif" w:cs="Arial"/>
                <w:spacing w:val="-6"/>
              </w:rPr>
              <w:t>ж</w:t>
            </w:r>
            <w:r w:rsidRPr="003D15FA">
              <w:rPr>
                <w:rFonts w:ascii="PT Astra Serif" w:hAnsi="PT Astra Serif" w:cs="Arial"/>
                <w:spacing w:val="-6"/>
              </w:rPr>
              <w:t>данам Донецкой Народной Республики, Л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ганской Народной Республики, Украины и лицам без гражданства, вынужденно пок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нувшим территории Донецкой Народной Республики, Луганской Народной Респу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лики, Украины и прибывшим на террит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рию Российской Федерации, за счет средств резервного фонда Правительства Росси</w:t>
            </w:r>
            <w:r w:rsidRPr="003D15FA">
              <w:rPr>
                <w:rFonts w:ascii="PT Astra Serif" w:hAnsi="PT Astra Serif" w:cs="Arial"/>
                <w:spacing w:val="-6"/>
              </w:rPr>
              <w:t>й</w:t>
            </w:r>
            <w:r w:rsidRPr="003D15FA">
              <w:rPr>
                <w:rFonts w:ascii="PT Astra Serif" w:hAnsi="PT Astra Serif" w:cs="Arial"/>
                <w:spacing w:val="-6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52132RР100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27435666,65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52132RР100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27435666,65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грации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717880961,61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«Содействие занятости населения и социальная поддержка бе</w:t>
            </w:r>
            <w:r w:rsidRPr="003D15FA">
              <w:rPr>
                <w:rFonts w:ascii="PT Astra Serif" w:hAnsi="PT Astra Serif" w:cs="Arial"/>
              </w:rPr>
              <w:t>з</w:t>
            </w:r>
            <w:r w:rsidRPr="003D15FA">
              <w:rPr>
                <w:rFonts w:ascii="PT Astra Serif" w:hAnsi="PT Astra Serif" w:cs="Arial"/>
              </w:rPr>
              <w:t>работных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717880961,61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«Социальные в</w:t>
            </w:r>
            <w:r w:rsidRPr="003D15FA">
              <w:rPr>
                <w:rFonts w:ascii="PT Astra Serif" w:hAnsi="PT Astra Serif" w:cs="Arial"/>
                <w:spacing w:val="-6"/>
              </w:rPr>
              <w:t>ы</w:t>
            </w:r>
            <w:r w:rsidRPr="003D15FA">
              <w:rPr>
                <w:rFonts w:ascii="PT Astra Serif" w:hAnsi="PT Astra Serif" w:cs="Arial"/>
                <w:spacing w:val="-6"/>
              </w:rPr>
              <w:t>платы безработным гражданам»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717880961,61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Реализация полномочий Российской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рации по осуществлению социальных в</w:t>
            </w:r>
            <w:r w:rsidRPr="003D15FA">
              <w:rPr>
                <w:rFonts w:ascii="PT Astra Serif" w:hAnsi="PT Astra Serif" w:cs="Arial"/>
                <w:spacing w:val="-6"/>
              </w:rPr>
              <w:t>ы</w:t>
            </w:r>
            <w:r w:rsidRPr="003D15FA">
              <w:rPr>
                <w:rFonts w:ascii="PT Astra Serif" w:hAnsi="PT Astra Serif" w:cs="Arial"/>
                <w:spacing w:val="-6"/>
              </w:rPr>
              <w:t>плат безработным гражданам в соотве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5В10352900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717880961,61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5В10352900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2987862,82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5В10352900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714886583,60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5В10352900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6515,19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214263600,00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214263600,00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214263600,00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для выплат единовременного пособия членам семей лиц, умерших в результате инфицирования коронавирусной инфе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цией (COVID-19)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664039992К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664039992К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28813600,00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28813600,00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на предоставление единовременной денежной выплаты гражданам, прожив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ющим в Саратовской области, поступи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шим на военную службу по контракту для участия в специальной военной оп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рации на территориях Украины, Доне</w:t>
            </w:r>
            <w:r w:rsidRPr="003D15FA">
              <w:rPr>
                <w:rFonts w:ascii="PT Astra Serif" w:hAnsi="PT Astra Serif" w:cs="Arial"/>
              </w:rPr>
              <w:t>ц</w:t>
            </w:r>
            <w:r w:rsidRPr="003D15FA">
              <w:rPr>
                <w:rFonts w:ascii="PT Astra Serif" w:hAnsi="PT Astra Serif" w:cs="Arial"/>
              </w:rPr>
              <w:t>кой Народной Республики, Луганской Народной Республики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87250000,00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87250000,00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 на предоставление выплаты един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временного пособия членам семей вое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нослужащих, лиц, проходивших службу в войсках национальной гвардии Росси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ской Федерации и имевших специальное звание полиции, погибших (умерших) при участии в специальной военной оп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рации на территориях Донецкой Наро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ной Республики, Луганской Народной Республики, Запорожской и Херсонской областей и Украины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98000000,00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6640399999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98000000,00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Меры социальной поддержки и матер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9700000000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167416,00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9730000000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167416,00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поддержка Героев Советск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9730052520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167416,00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9730052520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167416,00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29905426,59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29905426,59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обеспечению учета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езда льготных категорий граждан в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щественном транспорте (городском эле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трическом транспорте, автомобильном транспорте городского и пригородного сообщения) в границах Саратовской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ласти по транспортной карте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9930001600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710655,45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9930001600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710655,45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изготовлению и орган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зации реализации единых социальных проездных билетов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29194771,14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9930008В00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29194771,14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11779967858,93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11779763487,32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11779763487,32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«Социальные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платы отдельным категориям граждан на оплату жилого помещения и коммунал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услуг»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93973225,26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13225881,39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143609,54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13082271,85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Выплаты на оплату жилого помещения и коммунальных услуг многодетным сем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80747343,87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876097,97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5210320160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79871245,90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73180766,13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Денежные средства на приобретение комплекта школьной одежды, спорти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ной одежды и обуви на детей из мног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детных семей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5210420210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22555059,46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5210420210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253627,37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5210420210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22301432,09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Денежные средства на детей из мног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5210420220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7799737,80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5210420220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86573,45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5210420220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7713164,35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Денежные средства на каждого члена многодетной семьи для посещения теа</w:t>
            </w:r>
            <w:r w:rsidRPr="003D15FA">
              <w:rPr>
                <w:rFonts w:ascii="PT Astra Serif" w:hAnsi="PT Astra Serif" w:cs="Arial"/>
              </w:rPr>
              <w:t>т</w:t>
            </w:r>
            <w:r w:rsidRPr="003D15FA">
              <w:rPr>
                <w:rFonts w:ascii="PT Astra Serif" w:hAnsi="PT Astra Serif" w:cs="Arial"/>
              </w:rPr>
              <w:t>ров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5210420230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8677098,91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5210420230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95024,85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5210420230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8582074,06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Дополнительное единовременное пос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бие при рождении ребенка многодетным семьям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5210420240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6849203,31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5210420240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61729,54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5210420240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6787473,77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Выделение автотранспорта многодетным семьям, имеющим семь и более несове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шеннолетних детей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5210420250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27299666,65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5210420250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27299666,65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2016105819,19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Социальная выплата на обустройство предоставленного жилого помещения 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тям-сиротам и детям, оставшимся без поп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чения родителей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6545816,00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45816,00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5210720520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Меры социальной поддержки береме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женщин, кормящих матерей и детей в возрасте до трех лет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5210720530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98784030,17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5210720530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98784030,17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Ежемесячная денежная выплата гражд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нам, воспитывающим детей, страдающих целиакией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5210720550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1236134,00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5210720550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1236134,00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Пособие на ребенка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52107205Г0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1125051439,02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52107205Г0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691361,32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52107205Г0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1124360077,70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Ежемесячная денежная выплата на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бенка в возрасте от восьми до семнадцати лет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5210731440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784488400,00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5210731440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784488400,00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предоставления мер социальной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4667,15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5212604200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A21B2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4667,15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5212604200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4667,15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5567697540,87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52129R3020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5434703426,12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52129R3020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5434703426,12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52129R302F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130384059,25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52129R302F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130384059,25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Оплата услуг по зачислению, доставке и пересылке ежемесячных выплат на детей в возрасте от трех до семи лет включ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тельно (средства для достижения показ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телей результативности)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52129W1120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2610055,50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52129W1120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2610055,50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«Меры социал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ной поддержки гражданам Донецкой Народной Республики, Луганской Народной Республики, Украины и лицам без гражданства, вынужденно покину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шим территории Донецкой Народной Республики, Луганской Народной Ре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публики, Украины и прибывшим на те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риторию Российской Федерации»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5213200000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16802000,00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социальных выплат гражданам Донецкой Народной Респу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лики, Луганской Народной Республики, Украины и лицам без гражданства,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нужденно покинувшим территории 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нецкой Народной Республики, Луганской Народной Республики, Украины и пр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бывшим на территорию Российской Ф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дерации, за счет средств резервного фо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52132RР100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16802000,00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52132RР100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16802000,00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«Финансовая поддер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ка семей при рождении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4011999468,72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Осуществление ежемесячной денежной в</w:t>
            </w:r>
            <w:r w:rsidRPr="003D15FA">
              <w:rPr>
                <w:rFonts w:ascii="PT Astra Serif" w:hAnsi="PT Astra Serif" w:cs="Arial"/>
                <w:spacing w:val="-6"/>
              </w:rPr>
              <w:t>ы</w:t>
            </w:r>
            <w:r w:rsidRPr="003D15FA">
              <w:rPr>
                <w:rFonts w:ascii="PT Astra Serif" w:hAnsi="PT Astra Serif" w:cs="Arial"/>
                <w:spacing w:val="-6"/>
              </w:rPr>
              <w:t>платы, назначаемой в случае рождения тр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521P150840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1519677752,80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521P150840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1519677752,80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521P15084F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168514419,67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521P15084F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168514419,67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ежемесячной выплаты в связи с рождением (усыновлением) пе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вого ребенка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521P155730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2156873133,03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521P155730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2156873133,03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Предоставление регионального матери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ского (семейного) капитала (в рамках д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стижения соответствующих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521P1U0010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142025785,43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521P1U0010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1134562,69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521P1U0010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140891222,74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Осуществление ежемесячной денежной в</w:t>
            </w:r>
            <w:r w:rsidRPr="003D15FA">
              <w:rPr>
                <w:rFonts w:ascii="PT Astra Serif" w:hAnsi="PT Astra Serif" w:cs="Arial"/>
                <w:spacing w:val="-6"/>
              </w:rPr>
              <w:t>ы</w:t>
            </w:r>
            <w:r w:rsidRPr="003D15FA">
              <w:rPr>
                <w:rFonts w:ascii="PT Astra Serif" w:hAnsi="PT Astra Serif" w:cs="Arial"/>
                <w:spacing w:val="-6"/>
              </w:rPr>
              <w:t>платы, назначаемой в случае рождения тр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521P1U1150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17571712,01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521P1U1150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17571712,01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результата регионального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521P1Д0840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7336665,78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521P1Д0840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7336665,78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1358,06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1358,06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1358,06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1358,06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744,74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744,74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744,74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Меры социальной поддержки и матер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9700000000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202268,81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Меры социальной поддержки детей и с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мей с детьми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9710000000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202268,81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Социальная поддержка детей-сирот и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9710091800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202268,81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9710091800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202268,81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Другие вопросы в области социальной п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литики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582A8B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1355612057,57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«Социальная поддержка и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альное обслуживание населения Сарато</w:t>
            </w:r>
            <w:r w:rsidRPr="003D15FA">
              <w:rPr>
                <w:rFonts w:ascii="PT Astra Serif" w:hAnsi="PT Astra Serif" w:cs="Arial"/>
                <w:spacing w:val="-6"/>
              </w:rPr>
              <w:t>в</w:t>
            </w:r>
            <w:r w:rsidRPr="003D15FA">
              <w:rPr>
                <w:rFonts w:ascii="PT Astra Serif" w:hAnsi="PT Astra Serif" w:cs="Arial"/>
                <w:spacing w:val="-6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945879755,25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831230506,11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4003AD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8"/>
              </w:rPr>
            </w:pPr>
            <w:r w:rsidRPr="004003AD">
              <w:rPr>
                <w:rFonts w:ascii="PT Astra Serif" w:hAnsi="PT Astra Serif" w:cs="Arial"/>
                <w:spacing w:val="-8"/>
              </w:rPr>
              <w:t>Основное мероприятие «Осуществление п</w:t>
            </w:r>
            <w:r w:rsidRPr="004003AD">
              <w:rPr>
                <w:rFonts w:ascii="PT Astra Serif" w:hAnsi="PT Astra Serif" w:cs="Arial"/>
                <w:spacing w:val="-8"/>
              </w:rPr>
              <w:t>е</w:t>
            </w:r>
            <w:r w:rsidRPr="004003AD">
              <w:rPr>
                <w:rFonts w:ascii="PT Astra Serif" w:hAnsi="PT Astra Serif" w:cs="Arial"/>
                <w:spacing w:val="-8"/>
              </w:rPr>
              <w:t>реданного полномочия Российской Федер</w:t>
            </w:r>
            <w:r w:rsidRPr="004003AD">
              <w:rPr>
                <w:rFonts w:ascii="PT Astra Serif" w:hAnsi="PT Astra Serif" w:cs="Arial"/>
                <w:spacing w:val="-8"/>
              </w:rPr>
              <w:t>а</w:t>
            </w:r>
            <w:r w:rsidRPr="004003AD">
              <w:rPr>
                <w:rFonts w:ascii="PT Astra Serif" w:hAnsi="PT Astra Serif" w:cs="Arial"/>
                <w:spacing w:val="-8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1599577,94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переданного полномочия Российской Федерации по осуществл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нию ежегодной денежной выплаты 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5211352200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1599577,94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5211352200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1599577,94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«Оплата жили</w:t>
            </w:r>
            <w:r w:rsidRPr="003D15FA">
              <w:rPr>
                <w:rFonts w:ascii="PT Astra Serif" w:hAnsi="PT Astra Serif" w:cs="Arial"/>
              </w:rPr>
              <w:t>щ</w:t>
            </w:r>
            <w:r w:rsidRPr="003D15FA">
              <w:rPr>
                <w:rFonts w:ascii="PT Astra Serif" w:hAnsi="PT Astra Serif" w:cs="Arial"/>
              </w:rPr>
              <w:t>но-коммунальных услуг отдельным кат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гориям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498322,60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lastRenderedPageBreak/>
              <w:t>Оплата жилищно-коммунальных услуг о</w:t>
            </w:r>
            <w:r w:rsidRPr="003D15FA">
              <w:rPr>
                <w:rFonts w:ascii="PT Astra Serif" w:hAnsi="PT Astra Serif" w:cs="Arial"/>
                <w:spacing w:val="-6"/>
              </w:rPr>
              <w:t>т</w:t>
            </w:r>
            <w:r w:rsidRPr="003D15FA">
              <w:rPr>
                <w:rFonts w:ascii="PT Astra Serif" w:hAnsi="PT Astra Serif" w:cs="Arial"/>
                <w:spacing w:val="-6"/>
              </w:rPr>
              <w:t>дельным категориям граждан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5211552500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498322,60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5211552500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498322,60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предоставления мер социальной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802826103,18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Расходы на обеспечение деятельности о</w:t>
            </w:r>
            <w:r w:rsidRPr="003D15FA">
              <w:rPr>
                <w:rFonts w:ascii="PT Astra Serif" w:hAnsi="PT Astra Serif" w:cs="Arial"/>
                <w:spacing w:val="-6"/>
              </w:rPr>
              <w:t>б</w:t>
            </w:r>
            <w:r w:rsidRPr="003D15FA">
              <w:rPr>
                <w:rFonts w:ascii="PT Astra Serif" w:hAnsi="PT Astra Serif" w:cs="Arial"/>
                <w:spacing w:val="-6"/>
              </w:rPr>
              <w:t>ластных государственных казенных учр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5212604200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801925701,97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5212604200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723043636,72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5212604200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78832051,89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5212604200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46843,44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5212604200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3169,92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5212606200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900401,21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5212606200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900401,21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«Осуществление мероприятий по оказанию поддержки 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тям, находящимся в трудной жизненной ситуации»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5213100000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5707079,73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Создание условий, обеспечивающих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5213121150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5707079,73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5213121150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5707079,73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«Финансовая поддер</w:t>
            </w:r>
            <w:r w:rsidRPr="003D15FA">
              <w:rPr>
                <w:rFonts w:ascii="PT Astra Serif" w:hAnsi="PT Astra Serif" w:cs="Arial"/>
              </w:rPr>
              <w:t>ж</w:t>
            </w:r>
            <w:r w:rsidRPr="003D15FA">
              <w:rPr>
                <w:rFonts w:ascii="PT Astra Serif" w:hAnsi="PT Astra Serif" w:cs="Arial"/>
              </w:rPr>
              <w:t>ка семей при рождении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20599422,66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521P155730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20499422,66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521P155730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20499422,66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Популяризация мер финансовой поддержки семей при рождении детей (в рамках д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стижения соответствующих задач фед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521P1U0030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521P1U0030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системы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94819435,66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«Методическое и кадровое обеспечение министерства тр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 и социальной защиты Саратовской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ласти и подведомственных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1934031,00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Информационное освещение деятельн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5230198720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5230198720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1889031,00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1889031,00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«Проведение соц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ально значимых мероприятий»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39252801,42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субсидии Саратовской региональной общественной организации инвалидов «Спортивный клуб «Волна 2015» на возмещение затрат, связанных с организацией и обеспечением участия  группы инклюзивного танцевального коллектива «Вдохновение» в Междун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родном конкурсе хореографического 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кусства «Танцемания»</w:t>
            </w:r>
          </w:p>
        </w:tc>
        <w:tc>
          <w:tcPr>
            <w:tcW w:w="709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5230221190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5230221190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Единовременное поощрение лиц, награжденных Почетным знаком Губе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натора Саратовской области «За досто</w:t>
            </w:r>
            <w:r w:rsidRPr="003D15FA">
              <w:rPr>
                <w:rFonts w:ascii="PT Astra Serif" w:hAnsi="PT Astra Serif" w:cs="Arial"/>
              </w:rPr>
              <w:t>й</w:t>
            </w:r>
            <w:r w:rsidRPr="003D15FA">
              <w:rPr>
                <w:rFonts w:ascii="PT Astra Serif" w:hAnsi="PT Astra Serif" w:cs="Arial"/>
              </w:rPr>
              <w:t>ное воспитание детей»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5230221E00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1527900,00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5230221E00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1527900,00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щенных официальным праздникам,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роприятиям, памятным датам и событиям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5230221Г00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37581501,42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5230221Г00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36465001,42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5230221Г00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216500,00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5230221Г00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Основное мероприятие «Обустройство и адаптация зданий, сооружений и терр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торий для инвалидов и других малом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бильных групп населения»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1421106,34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1421106,34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52305V0000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1421106,34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«Укрепление 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териально-технической базы и благ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5230900000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23800473,86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23800473,86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52309V0000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23800473,86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«Модернизация и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формационно-технологической инфр</w:t>
            </w:r>
            <w:r w:rsidRPr="003D15FA">
              <w:rPr>
                <w:rFonts w:ascii="PT Astra Serif" w:hAnsi="PT Astra Serif" w:cs="Arial"/>
                <w:spacing w:val="-6"/>
              </w:rPr>
              <w:t>а</w:t>
            </w:r>
            <w:r w:rsidRPr="003D15FA">
              <w:rPr>
                <w:rFonts w:ascii="PT Astra Serif" w:hAnsi="PT Astra Serif" w:cs="Arial"/>
                <w:spacing w:val="-6"/>
              </w:rPr>
              <w:t>структуры и ведомственных информацио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ных систем министерства труда и социал</w:t>
            </w:r>
            <w:r w:rsidRPr="003D15FA">
              <w:rPr>
                <w:rFonts w:ascii="PT Astra Serif" w:hAnsi="PT Astra Serif" w:cs="Arial"/>
                <w:spacing w:val="-6"/>
              </w:rPr>
              <w:t>ь</w:t>
            </w:r>
            <w:r w:rsidRPr="003D15FA">
              <w:rPr>
                <w:rFonts w:ascii="PT Astra Serif" w:hAnsi="PT Astra Serif" w:cs="Arial"/>
                <w:spacing w:val="-6"/>
              </w:rPr>
              <w:t>ной защиты Саратовской области и подв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домственных учреждений»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5231400000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28411023,04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52314V0000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28411023,04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52314V0000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28411023,04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15104413,48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«Укрепление зд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ровья пожилых людей»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198300,00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198300,00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198300,00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свободного времени и культурного дос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га пожилых людей»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2722116,00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2722116,00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2722116,00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«Приобретение акций АО «Санаторий-курорт им. В.И. Чапаева»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5241100000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255240,00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Проведение необходимых организацио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но-правовых действий по приобретению акций АО «Санаторий-курорт им. В.И. Чапаева» Ершовский район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5241115900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255240,00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5241115900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255240,00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регионального проекта (пр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граммы) в целях выполнения задач фед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11928757,48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Финансовое обеспечение программ, направленных на обеспечение безопа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ных и комфортных условий предоставл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социальных услуг в сфере социал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ного обслуживания (Строительство ко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пуса для ГАУ СО «СОЦ «Пугачевский» для граждан пожилого возраста и инв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лидов» Саратовской области» («Стро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524P351215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11828757,48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Капитальные вложения в объекты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дарственной (муниципальной) собстве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524P351215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11828757,48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Популяризация системной поддержки и повышение качества жизни граждан старшего поколения (в рамках достиж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 соответствующих задач федеральн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проекта)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524P3U0060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524P3U0060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«Развитие институтов гра</w:t>
            </w:r>
            <w:r w:rsidRPr="003D15FA">
              <w:rPr>
                <w:rFonts w:ascii="PT Astra Serif" w:hAnsi="PT Astra Serif" w:cs="Arial"/>
                <w:spacing w:val="-6"/>
              </w:rPr>
              <w:t>ж</w:t>
            </w:r>
            <w:r w:rsidRPr="003D15FA">
              <w:rPr>
                <w:rFonts w:ascii="PT Astra Serif" w:hAnsi="PT Astra Serif" w:cs="Arial"/>
                <w:spacing w:val="-6"/>
              </w:rPr>
              <w:t>данского общества и поддержка социально ориентированных некоммерческих орган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заций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«Оказание ф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нансовой поддержки Саратовской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ластной организации Всероссийской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щественной организации ветеранов (пе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сионеров) войны, труда, Вооруженных Сил и правоохранительных органов»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5251300000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 субсидии  на обеспеч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ние деятельности Саратовской областной организации Всероссийской обществе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ной организации ветеранов (пенсион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ров) войны, труда, Вооруженных Сил и правоохранительных органов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5251314902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5251314902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3725400,00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«Создание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формационной системы взаимодействия участников программы комплексной ре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билитации и абилитации инвалидов и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тей-инвалидов для ведения банка данных инвалидов и детей-инвалидов, получи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ших реабилитационные услуги, и реестра учреждений различной ведомственной подчиненности, предоставляющих ре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билитационные услуги»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5281700000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3725400,00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мероприятий в сфере реаб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52817R5140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3725400,00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52817R5140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3725400,00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</w:t>
            </w:r>
            <w:r w:rsidRPr="003D15FA">
              <w:rPr>
                <w:rFonts w:ascii="PT Astra Serif" w:hAnsi="PT Astra Serif" w:cs="Arial"/>
                <w:spacing w:val="-6"/>
              </w:rPr>
              <w:t>и</w:t>
            </w:r>
            <w:r w:rsidRPr="003D15FA">
              <w:rPr>
                <w:rFonts w:ascii="PT Astra Serif" w:hAnsi="PT Astra Serif" w:cs="Arial"/>
                <w:spacing w:val="-6"/>
              </w:rPr>
              <w:t>грации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147072,28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«Совершенствование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циального партнерства»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40450,00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«Совершенств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вание социального партнерства и колле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тивно-договорных отношений»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5В40100000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40450,00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5В401V0000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40450,00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5В401V0000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40450,00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106622,28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«Непрерывная подготовка работников по охране труда на основе современных технологий об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чения»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95998,32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95998,32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95998,32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10623,96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10623,96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5В506V0000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10623,96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«Повышение энергоэффективн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827554,67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«Энергосбережение и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вышение энергоэффективности тепл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снабжения и системы коммунальной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827554,67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8"/>
              </w:rPr>
            </w:pPr>
            <w:r w:rsidRPr="003D15FA">
              <w:rPr>
                <w:rFonts w:ascii="PT Astra Serif" w:hAnsi="PT Astra Serif" w:cs="Arial"/>
                <w:spacing w:val="-8"/>
              </w:rPr>
              <w:t>Основное мероприятие «Повышение эне</w:t>
            </w:r>
            <w:r w:rsidRPr="003D15FA">
              <w:rPr>
                <w:rFonts w:ascii="PT Astra Serif" w:hAnsi="PT Astra Serif" w:cs="Arial"/>
                <w:spacing w:val="-8"/>
              </w:rPr>
              <w:t>р</w:t>
            </w:r>
            <w:r w:rsidRPr="003D15FA">
              <w:rPr>
                <w:rFonts w:ascii="PT Astra Serif" w:hAnsi="PT Astra Serif" w:cs="Arial"/>
                <w:spacing w:val="-8"/>
              </w:rPr>
              <w:t>гоэффективности в областных госуда</w:t>
            </w:r>
            <w:r w:rsidRPr="003D15FA">
              <w:rPr>
                <w:rFonts w:ascii="PT Astra Serif" w:hAnsi="PT Astra Serif" w:cs="Arial"/>
                <w:spacing w:val="-8"/>
              </w:rPr>
              <w:t>р</w:t>
            </w:r>
            <w:r w:rsidRPr="003D15FA">
              <w:rPr>
                <w:rFonts w:ascii="PT Astra Serif" w:hAnsi="PT Astra Serif" w:cs="Arial"/>
                <w:spacing w:val="-8"/>
              </w:rPr>
              <w:t>ственных учреждениях сферы труда и соц</w:t>
            </w:r>
            <w:r w:rsidRPr="003D15FA">
              <w:rPr>
                <w:rFonts w:ascii="PT Astra Serif" w:hAnsi="PT Astra Serif" w:cs="Arial"/>
                <w:spacing w:val="-8"/>
              </w:rPr>
              <w:t>и</w:t>
            </w:r>
            <w:r w:rsidRPr="003D15FA">
              <w:rPr>
                <w:rFonts w:ascii="PT Astra Serif" w:hAnsi="PT Astra Serif" w:cs="Arial"/>
                <w:spacing w:val="-8"/>
              </w:rPr>
              <w:t>альной защиты»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6320800000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827554,67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827554,67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63208V0000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827554,67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1268636,41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1268636,41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«Обеспечение пожарной безопасности объектов соц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1268636,41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1268636,41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64204V0000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1268636,41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«Профилактика правонаруш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терроризма, экстремизма и против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действие незаконному обороту наркот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354550,76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«Профилактика правонар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48130,00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 для специалистов областных учреждений помощи семье и детям с привлечением ученых вузов по пробл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мам профилактики безнадзорности и правонарушений несовершеннолетних, в том числе задействованных в работе по судебному и постсудебному сопровожд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«Информацио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ное обеспечение профилактики безна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зорности и правонарушений среди нес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вершеннолетних, в том числе информ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ционное сопровождение мероприятий по судебному и постсудебному сопровожд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5130,00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5130,00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5130,00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188270,76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«Усиление ант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террористической защищенности объе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тов социальной сферы»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188270,76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188270,76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188270,76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«Противодействие зл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употреблению наркотиками и их нез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118150,00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Основное мероприятие «Проведение и</w:t>
            </w:r>
            <w:r w:rsidRPr="003D15FA">
              <w:rPr>
                <w:rFonts w:ascii="PT Astra Serif" w:hAnsi="PT Astra Serif" w:cs="Arial"/>
                <w:spacing w:val="-6"/>
              </w:rPr>
              <w:t>н</w:t>
            </w:r>
            <w:r w:rsidRPr="003D15FA">
              <w:rPr>
                <w:rFonts w:ascii="PT Astra Serif" w:hAnsi="PT Astra Serif" w:cs="Arial"/>
                <w:spacing w:val="-6"/>
              </w:rPr>
              <w:t>формационного обеспечения профилактики наркомании и противодействия наркопр</w:t>
            </w:r>
            <w:r w:rsidRPr="003D15FA">
              <w:rPr>
                <w:rFonts w:ascii="PT Astra Serif" w:hAnsi="PT Astra Serif" w:cs="Arial"/>
                <w:spacing w:val="-6"/>
              </w:rPr>
              <w:t>е</w:t>
            </w:r>
            <w:r w:rsidRPr="003D15FA">
              <w:rPr>
                <w:rFonts w:ascii="PT Astra Serif" w:hAnsi="PT Astra Serif" w:cs="Arial"/>
                <w:spacing w:val="-6"/>
              </w:rPr>
              <w:t>ступности»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6530200000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65302V0000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65302V0000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3850,00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«Развитие и укрепление материально-технической базы исполнительных органов области - субъектов профилактики наркомании»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6530300000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114300,00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65303V0000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114300,00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65303V0000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114300,00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3080080,00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 «Управление регионал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3080080,00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«Управление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3080080,00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Средства, выделяемые из резервного фонда Правительства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 xml:space="preserve">сти*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664039994М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1196240,00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664039994М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1196240,00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 xml:space="preserve">Средства, выделяемые из резервного фонда Правительства Саратовской области* 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664039997Л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1883840,00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664039997Л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1883840,00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321043720,33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321043720,33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321043720,33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314751629,27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6292091,06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учреждений (оказание государственных услуг, в</w:t>
            </w:r>
            <w:r w:rsidRPr="003D15FA">
              <w:rPr>
                <w:rFonts w:ascii="PT Astra Serif" w:hAnsi="PT Astra Serif" w:cs="Arial"/>
              </w:rPr>
              <w:t>ы</w:t>
            </w:r>
            <w:r w:rsidRPr="003D15FA">
              <w:rPr>
                <w:rFonts w:ascii="PT Astra Serif" w:hAnsi="PT Astra Serif" w:cs="Arial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51011289,34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50816514,34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32716497,07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18099167,27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9300004200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850,00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ниями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194775,00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9300006200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194775,00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межбюджетных тран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фертов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24564683,31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межбюджетных тран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фертов местным бюджетам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24564683,31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органами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 отдельных государственных полномочий по осуществлению деятел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ности по опеке и попечительству в отн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шении совершеннолетних граждан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9610076400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24564683,31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9610076400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24564683,31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7434715,22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7434715,22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налогов, сборов и иных платежей по объектам государственного жилищн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го фонда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9930008Н00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872833,00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9930008Н00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872833,00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6561882,22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6561882,22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15631500,00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«Организация и проведение физкультурно-массовых и спортивных мероприятий среди инвал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дов и лиц с ограниченными возможн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стями здоровья»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1697500,00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13934000,00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13934000,00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13934000,00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«Олимпийская, паралимпийская и сурдлимпийская 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7994000,00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7994000,00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56103V0000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7994000,00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«Материальное стимулирование спортсменов и их трен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5940000,00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Выплата ежемесячных специальных ст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пендий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5610680620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5610680620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2940000,00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Осуществление материального стимулир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5610680630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042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5610680630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spacing w:val="-8"/>
              </w:rPr>
            </w:pPr>
            <w:r w:rsidRPr="003D15FA">
              <w:rPr>
                <w:rFonts w:ascii="PT Astra Serif" w:hAnsi="PT Astra Serif" w:cs="Arial"/>
                <w:b/>
                <w:spacing w:val="-8"/>
              </w:rPr>
              <w:t>Комитет охотничьего хозяйства и рыб</w:t>
            </w:r>
            <w:r w:rsidRPr="003D15FA">
              <w:rPr>
                <w:rFonts w:ascii="PT Astra Serif" w:hAnsi="PT Astra Serif" w:cs="Arial"/>
                <w:b/>
                <w:spacing w:val="-8"/>
              </w:rPr>
              <w:t>о</w:t>
            </w:r>
            <w:r w:rsidRPr="003D15FA">
              <w:rPr>
                <w:rFonts w:ascii="PT Astra Serif" w:hAnsi="PT Astra Serif" w:cs="Arial"/>
                <w:b/>
                <w:spacing w:val="-8"/>
              </w:rPr>
              <w:t>ловства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69874521,25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33748,00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33748,00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«Профилактика правонаруш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терроризма, экстремизма и против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действие незаконному обороту наркот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33748,00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«Профилактика правонар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33748,00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6510400000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33748,00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33748,00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65104V0000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33748,00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69555373,25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69555373,25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16119200,00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16119200,00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в области орган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зации, регулирования и охраны водных биологических ресурсов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133600,00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федерального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ственного охотничьего надзора, выдача  разрешений на добычу охотничьих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сурсов и заключение охотхозяйственных соглашений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9010059701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15985600,00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9010059701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15682900,00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9010059701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302700,00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51556561,57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51556561,57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51485217,57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40872424,71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10612792,86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71344,00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9130006100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71344,00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1879611,68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1879611,68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1879611,68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1879611,68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Охрана объектов растительного и животн</w:t>
            </w:r>
            <w:r w:rsidRPr="003D15FA">
              <w:rPr>
                <w:rFonts w:ascii="PT Astra Serif" w:hAnsi="PT Astra Serif" w:cs="Arial"/>
                <w:spacing w:val="-6"/>
              </w:rPr>
              <w:t>о</w:t>
            </w:r>
            <w:r w:rsidRPr="003D15FA">
              <w:rPr>
                <w:rFonts w:ascii="PT Astra Serif" w:hAnsi="PT Astra Serif" w:cs="Arial"/>
                <w:spacing w:val="-6"/>
              </w:rPr>
              <w:t>го мира и среды их обитания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262000,00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зование природных ресурсов Сарато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«Осуществление мероприятий по созданию и управлению государственными природными зоолог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ческими (охотничьими) заказниками р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гионального значения»</w:t>
            </w:r>
          </w:p>
        </w:tc>
        <w:tc>
          <w:tcPr>
            <w:tcW w:w="709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6211000000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62110V0000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62110V0000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полномочий Российской Федерации в области охраны и использ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вания объектов животного мира (за 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ключением охотничьих ресурсов и во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ных биологических ресурсов)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9010059200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127000,00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043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23400,00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lastRenderedPageBreak/>
              <w:t>Аппарат Уполномоченного по правам человека в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047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13673054,60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13663054,60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13663054,60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13663054,60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иных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органов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13663054,60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13663054,60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13519523,56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143531,04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B07FFC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047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050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9225824,13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9225824,13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9225824,13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9225824,13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иных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дарственных органов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9225824,13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9225824,13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9079130,45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9120002200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146693,68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Комиссия по делам несовершенноле</w:t>
            </w:r>
            <w:r w:rsidRPr="003D15FA">
              <w:rPr>
                <w:rFonts w:ascii="PT Astra Serif" w:hAnsi="PT Astra Serif" w:cs="Arial"/>
                <w:b/>
                <w:bCs/>
              </w:rPr>
              <w:t>т</w:t>
            </w:r>
            <w:r w:rsidRPr="003D15FA">
              <w:rPr>
                <w:rFonts w:ascii="PT Astra Serif" w:hAnsi="PT Astra Serif" w:cs="Arial"/>
                <w:b/>
                <w:bCs/>
              </w:rPr>
              <w:t>них и защите их прав при Правител</w:t>
            </w:r>
            <w:r w:rsidRPr="003D15FA">
              <w:rPr>
                <w:rFonts w:ascii="PT Astra Serif" w:hAnsi="PT Astra Serif" w:cs="Arial"/>
                <w:b/>
                <w:bCs/>
              </w:rPr>
              <w:t>ь</w:t>
            </w:r>
            <w:r w:rsidRPr="003D15FA">
              <w:rPr>
                <w:rFonts w:ascii="PT Astra Serif" w:hAnsi="PT Astra Serif" w:cs="Arial"/>
                <w:b/>
                <w:bCs/>
              </w:rPr>
              <w:t>стве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46401292,13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46401292,13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46401292,13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«Профилактика правонаруш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терроризма, экстремизма и против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действие незаконному обороту наркот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40383412,17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«Профилактика правон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рушений и усиление борьбы с престу</w:t>
            </w:r>
            <w:r w:rsidRPr="003D15FA">
              <w:rPr>
                <w:rFonts w:ascii="PT Astra Serif" w:hAnsi="PT Astra Serif" w:cs="Arial"/>
              </w:rPr>
              <w:t>п</w:t>
            </w:r>
            <w:r w:rsidRPr="003D15FA">
              <w:rPr>
                <w:rFonts w:ascii="PT Astra Serif" w:hAnsi="PT Astra Serif" w:cs="Arial"/>
              </w:rPr>
              <w:t>ностью на территории Саратовской обл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36983412,17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«Создание и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ганизация деятельности комиссий по д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лам несовершеннолетних и защите их прав»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6511000000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36983412,17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органами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 государственных полном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чий по созданию и организации деятел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ности комиссий по делам несовершенн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летних и защите их прав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6511076600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36983412,17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6511076600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36983412,17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«Профилактика безна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зорности и правонарушений среди нес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вершеннолетних»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6550000000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«Научно-методи</w:t>
            </w:r>
            <w:r w:rsidRPr="003D15FA">
              <w:rPr>
                <w:rFonts w:ascii="PT Astra Serif" w:hAnsi="PT Astra Serif" w:cs="Arial"/>
              </w:rPr>
              <w:softHyphen/>
              <w:t>ческое обеспечение системы профила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тики безнадзорности и правонарушений несовершеннолетних в Саратовской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6550200000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65502V0000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65502V0000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3400000,00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5805853,86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5805853,86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5805853,86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5793721,46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12132,40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212026,10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212026,10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212026,10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055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212026,10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Комитет государственного регулир</w:t>
            </w:r>
            <w:r w:rsidRPr="003D15FA">
              <w:rPr>
                <w:rFonts w:ascii="PT Astra Serif" w:hAnsi="PT Astra Serif" w:cs="Arial"/>
                <w:b/>
                <w:bCs/>
              </w:rPr>
              <w:t>о</w:t>
            </w:r>
            <w:r w:rsidRPr="003D15FA">
              <w:rPr>
                <w:rFonts w:ascii="PT Astra Serif" w:hAnsi="PT Astra Serif" w:cs="Arial"/>
                <w:b/>
                <w:bCs/>
              </w:rPr>
              <w:t>вания тарифов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499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36696942,08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499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36696942,08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499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36696942,08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499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35953272,92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499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35953272,92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499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35953272,92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499</w:t>
            </w:r>
          </w:p>
        </w:tc>
        <w:tc>
          <w:tcPr>
            <w:tcW w:w="567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B07FFC" w:rsidRPr="003D15FA" w:rsidRDefault="00B07FFC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</w:p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B07FFC" w:rsidRPr="003D15FA" w:rsidRDefault="00B07FFC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</w:p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35898602,24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499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54670,68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499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743669,16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499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743669,16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499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743669,16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499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743669,16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Контрольно-аналитический комитет Саратовской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34139144,79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34093144,79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34093144,79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«Повышение эффекти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ности деятельности исполнительных, з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конодательного и иных государственных органов Саратовской области за счет и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пользования информационно-коммуника</w:t>
            </w:r>
            <w:r w:rsidR="00B07FFC" w:rsidRPr="003D15FA">
              <w:rPr>
                <w:rFonts w:ascii="PT Astra Serif" w:hAnsi="PT Astra Serif" w:cs="Arial"/>
              </w:rPr>
              <w:softHyphen/>
            </w:r>
            <w:r w:rsidRPr="003D15FA">
              <w:rPr>
                <w:rFonts w:ascii="PT Astra Serif" w:hAnsi="PT Astra Serif" w:cs="Arial"/>
              </w:rPr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180500,00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«Формирование и обеспечение функционирования инфо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мационно-технологической инфрастру</w:t>
            </w:r>
            <w:r w:rsidRPr="003D15FA">
              <w:rPr>
                <w:rFonts w:ascii="PT Astra Serif" w:hAnsi="PT Astra Serif" w:cs="Arial"/>
              </w:rPr>
              <w:t>к</w:t>
            </w:r>
            <w:r w:rsidRPr="003D15FA">
              <w:rPr>
                <w:rFonts w:ascii="PT Astra Serif" w:hAnsi="PT Astra Serif" w:cs="Arial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5И201V0000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123000,00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«Проведение м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роприятий по технической защите и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формации,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тайну, и информации ограниченного доступа, не составляющей государстве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5И206V0000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57500,00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33345846,72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33345846,72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33345846,72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33335812,00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10034,72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566798,07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566798,07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566798,07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566798,07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</w:t>
            </w:r>
            <w:r w:rsidRPr="003D15FA">
              <w:rPr>
                <w:rFonts w:ascii="PT Astra Serif" w:hAnsi="PT Astra Serif" w:cs="Arial"/>
              </w:rPr>
              <w:t>д</w:t>
            </w:r>
            <w:r w:rsidRPr="003D15FA">
              <w:rPr>
                <w:rFonts w:ascii="PT Astra Serif" w:hAnsi="PT Astra Serif" w:cs="Arial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9930008210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46000,00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Министерство по делам территор</w:t>
            </w:r>
            <w:r w:rsidRPr="003D15FA">
              <w:rPr>
                <w:rFonts w:ascii="PT Astra Serif" w:hAnsi="PT Astra Serif" w:cs="Arial"/>
                <w:b/>
                <w:bCs/>
              </w:rPr>
              <w:t>и</w:t>
            </w:r>
            <w:r w:rsidRPr="003D15FA">
              <w:rPr>
                <w:rFonts w:ascii="PT Astra Serif" w:hAnsi="PT Astra Serif" w:cs="Arial"/>
                <w:b/>
                <w:bCs/>
              </w:rPr>
              <w:t>альных образований Саратовской о</w:t>
            </w:r>
            <w:r w:rsidRPr="003D15FA">
              <w:rPr>
                <w:rFonts w:ascii="PT Astra Serif" w:hAnsi="PT Astra Serif" w:cs="Arial"/>
                <w:b/>
                <w:bCs/>
              </w:rPr>
              <w:t>б</w:t>
            </w:r>
            <w:r w:rsidRPr="003D15FA">
              <w:rPr>
                <w:rFonts w:ascii="PT Astra Serif" w:hAnsi="PT Astra Serif" w:cs="Arial"/>
                <w:b/>
                <w:bCs/>
              </w:rPr>
              <w:t>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0"/>
                <w:kern w:val="2"/>
              </w:rPr>
              <w:t>60857439,23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53379124,63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53379124,63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«Профилактика правонаруш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ний, терроризма, экстремизма и против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действие незаконному обороту наркот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18363681,15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Подпрограмма «Профилактика правонар</w:t>
            </w:r>
            <w:r w:rsidRPr="003D15FA">
              <w:rPr>
                <w:rFonts w:ascii="PT Astra Serif" w:hAnsi="PT Astra Serif" w:cs="Arial"/>
                <w:spacing w:val="-6"/>
              </w:rPr>
              <w:t>у</w:t>
            </w:r>
            <w:r w:rsidRPr="003D15FA">
              <w:rPr>
                <w:rFonts w:ascii="PT Astra Serif" w:hAnsi="PT Astra Serif" w:cs="Arial"/>
                <w:spacing w:val="-6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18363681,15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«Образование и обеспечение деятельности администр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тивных комиссий, определение перечня должностных лиц, уполномоченных с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ставлять протоколы об администрати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ных правонарушениях»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6511100000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18363681,15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Осуществление органами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 государственных полном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чий по образованию и обеспечению де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6511176500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18363681,15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6511176500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18363681,15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1666170,00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1666170,00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«Участие в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низации отбора и переподготовки (п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вышения квалификации) лиц, зачисле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ных в проект «Школа молодых упра</w:t>
            </w:r>
            <w:r w:rsidRPr="003D15FA">
              <w:rPr>
                <w:rFonts w:ascii="PT Astra Serif" w:hAnsi="PT Astra Serif" w:cs="Arial"/>
              </w:rPr>
              <w:t>в</w:t>
            </w:r>
            <w:r w:rsidRPr="003D15FA">
              <w:rPr>
                <w:rFonts w:ascii="PT Astra Serif" w:hAnsi="PT Astra Serif" w:cs="Arial"/>
              </w:rPr>
              <w:t>ленцев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6610300000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1666170,00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гранта в форме субсидии Ассоциации «Совет муниципальных 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разований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6610342300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1666170,00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Предоставление субсидий бюджетным, автономным учреждениям и иным 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6610342300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1666170,00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Выполнение функций органами 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32037326,96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исполнител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32037326,96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обеспечение функций це</w:t>
            </w:r>
            <w:r w:rsidRPr="003D15FA">
              <w:rPr>
                <w:rFonts w:ascii="PT Astra Serif" w:hAnsi="PT Astra Serif" w:cs="Arial"/>
              </w:rPr>
              <w:t>н</w:t>
            </w:r>
            <w:r w:rsidRPr="003D15FA">
              <w:rPr>
                <w:rFonts w:ascii="PT Astra Serif" w:hAnsi="PT Astra Serif" w:cs="Arial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32037326,96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32027715,92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Закупка товаров, работ и услуг для обе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печения государственных (муниципал</w:t>
            </w:r>
            <w:r w:rsidRPr="003D15FA">
              <w:rPr>
                <w:rFonts w:ascii="PT Astra Serif" w:hAnsi="PT Astra Serif" w:cs="Arial"/>
              </w:rPr>
              <w:t>ь</w:t>
            </w:r>
            <w:r w:rsidRPr="003D15FA">
              <w:rPr>
                <w:rFonts w:ascii="PT Astra Serif" w:hAnsi="PT Astra Serif" w:cs="Arial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9130002200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4003A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9611,04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Расходы по исполнению отдельных об</w:t>
            </w:r>
            <w:r w:rsidRPr="003D15FA">
              <w:rPr>
                <w:rFonts w:ascii="PT Astra Serif" w:hAnsi="PT Astra Serif" w:cs="Arial"/>
              </w:rPr>
              <w:t>я</w:t>
            </w:r>
            <w:r w:rsidRPr="003D15FA">
              <w:rPr>
                <w:rFonts w:ascii="PT Astra Serif" w:hAnsi="PT Astra Serif" w:cs="Arial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1311946,52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1311946,52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1311946,52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Расходы на выплаты персоналу в целях обеспечения выполнения функций гос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дарственными (муниципальными)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нами, казенными учреждениями, орган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ми управления государственными вн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9930025490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1311946,52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7478314,60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7478314,60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6600000000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7478314,60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Подпрограмма «Развитие местного сам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6610000000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7478314,60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Основное мероприятие «Содействие о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ганам местного самоуправления области по проведению комплекса мероприятий по обустройству мест захоронения п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гибших при защите Отечества»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6610500000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7478314,60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Реализация федеральной целевой пр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граммы «Увековечение памяти погибших при защите Отечества на 2019-2024 г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ды» (обустройство и восстановление в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инских захоронений, находящихся в го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ударственной (муниципальной) со</w:t>
            </w:r>
            <w:r w:rsidRPr="003D15FA">
              <w:rPr>
                <w:rFonts w:ascii="PT Astra Serif" w:hAnsi="PT Astra Serif" w:cs="Arial"/>
              </w:rPr>
              <w:t>б</w:t>
            </w:r>
            <w:r w:rsidRPr="003D15FA">
              <w:rPr>
                <w:rFonts w:ascii="PT Astra Serif" w:hAnsi="PT Astra Serif" w:cs="Arial"/>
              </w:rPr>
              <w:t>ственности)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66105R2990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7478314,60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501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66105R2990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500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10"/>
                <w:kern w:val="2"/>
              </w:rPr>
            </w:pPr>
            <w:r w:rsidRPr="003D15FA">
              <w:rPr>
                <w:rFonts w:ascii="PT Astra Serif" w:hAnsi="PT Astra Serif" w:cs="Arial"/>
                <w:spacing w:val="-10"/>
                <w:kern w:val="2"/>
              </w:rPr>
              <w:t>7478314,60</w:t>
            </w:r>
          </w:p>
        </w:tc>
      </w:tr>
      <w:tr w:rsidR="00920476" w:rsidRPr="003D15FA" w:rsidTr="005C499C">
        <w:trPr>
          <w:trHeight w:val="91"/>
        </w:trPr>
        <w:tc>
          <w:tcPr>
            <w:tcW w:w="4536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Всего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color w:val="FFFFFF"/>
              </w:rPr>
            </w:pPr>
            <w:r w:rsidRPr="003D15FA">
              <w:rPr>
                <w:rFonts w:ascii="PT Astra Serif" w:hAnsi="PT Astra Serif" w:cs="Arial"/>
                <w:color w:val="FFFFFF"/>
              </w:rPr>
              <w:t> </w:t>
            </w:r>
          </w:p>
        </w:tc>
        <w:tc>
          <w:tcPr>
            <w:tcW w:w="567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color w:val="FFFFFF"/>
              </w:rPr>
            </w:pPr>
            <w:r w:rsidRPr="003D15FA">
              <w:rPr>
                <w:rFonts w:ascii="PT Astra Serif" w:hAnsi="PT Astra Serif" w:cs="Arial"/>
                <w:color w:val="FFFFFF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color w:val="FFFFFF"/>
              </w:rPr>
            </w:pPr>
            <w:r w:rsidRPr="003D15FA">
              <w:rPr>
                <w:rFonts w:ascii="PT Astra Serif" w:hAnsi="PT Astra Serif" w:cs="Arial"/>
                <w:color w:val="FFFFFF"/>
              </w:rPr>
              <w:t> </w:t>
            </w:r>
          </w:p>
        </w:tc>
        <w:tc>
          <w:tcPr>
            <w:tcW w:w="1559" w:type="dxa"/>
            <w:vAlign w:val="bottom"/>
          </w:tcPr>
          <w:p w:rsidR="00920476" w:rsidRPr="003D15FA" w:rsidRDefault="00920476" w:rsidP="00F54DD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textAlignment w:val="auto"/>
              <w:rPr>
                <w:rFonts w:ascii="PT Astra Serif" w:hAnsi="PT Astra Serif" w:cs="Arial"/>
                <w:color w:val="FFFFFF"/>
                <w:spacing w:val="-6"/>
              </w:rPr>
            </w:pPr>
            <w:r w:rsidRPr="003D15FA">
              <w:rPr>
                <w:rFonts w:ascii="PT Astra Serif" w:hAnsi="PT Astra Serif" w:cs="Arial"/>
                <w:color w:val="FFFFFF"/>
                <w:spacing w:val="-6"/>
              </w:rPr>
              <w:t> </w:t>
            </w:r>
          </w:p>
        </w:tc>
        <w:tc>
          <w:tcPr>
            <w:tcW w:w="709" w:type="dxa"/>
            <w:vAlign w:val="bottom"/>
          </w:tcPr>
          <w:p w:rsidR="00920476" w:rsidRPr="003D15FA" w:rsidRDefault="00920476" w:rsidP="00A1266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color w:val="FFFFFF"/>
              </w:rPr>
            </w:pPr>
            <w:r w:rsidRPr="003D15FA">
              <w:rPr>
                <w:rFonts w:ascii="PT Astra Serif" w:hAnsi="PT Astra Serif" w:cs="Arial"/>
                <w:color w:val="FFFFFF"/>
              </w:rPr>
              <w:t> </w:t>
            </w:r>
          </w:p>
        </w:tc>
        <w:tc>
          <w:tcPr>
            <w:tcW w:w="1701" w:type="dxa"/>
            <w:vAlign w:val="bottom"/>
          </w:tcPr>
          <w:p w:rsidR="00920476" w:rsidRPr="003D15FA" w:rsidRDefault="00920476" w:rsidP="007E099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textAlignment w:val="auto"/>
              <w:rPr>
                <w:rFonts w:ascii="PT Astra Serif" w:hAnsi="PT Astra Serif" w:cs="Arial"/>
                <w:b/>
                <w:bCs/>
                <w:spacing w:val="-12"/>
                <w:kern w:val="2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12"/>
                <w:kern w:val="2"/>
              </w:rPr>
              <w:t>163436970918,66</w:t>
            </w:r>
          </w:p>
        </w:tc>
      </w:tr>
    </w:tbl>
    <w:p w:rsidR="00DA5325" w:rsidRPr="003D15FA" w:rsidRDefault="00DA5325" w:rsidP="000E57BF">
      <w:pPr>
        <w:ind w:left="5762"/>
        <w:rPr>
          <w:rFonts w:ascii="PT Astra Serif" w:hAnsi="PT Astra Serif"/>
          <w:bCs/>
          <w:color w:val="000000"/>
          <w:sz w:val="28"/>
          <w:szCs w:val="28"/>
          <w:lang w:val="en-US"/>
        </w:rPr>
      </w:pPr>
    </w:p>
    <w:p w:rsidR="00920476" w:rsidRPr="003D15FA" w:rsidRDefault="00920476" w:rsidP="000E57BF">
      <w:pPr>
        <w:ind w:left="5762"/>
        <w:rPr>
          <w:rFonts w:ascii="PT Astra Serif" w:hAnsi="PT Astra Serif"/>
          <w:bCs/>
          <w:color w:val="000000"/>
          <w:sz w:val="28"/>
          <w:szCs w:val="28"/>
          <w:lang w:val="en-US"/>
        </w:rPr>
      </w:pPr>
    </w:p>
    <w:p w:rsidR="00920476" w:rsidRPr="003D15FA" w:rsidRDefault="00920476" w:rsidP="00920476">
      <w:pPr>
        <w:rPr>
          <w:rFonts w:ascii="PT Astra Serif" w:hAnsi="PT Astra Serif" w:cs="Arial"/>
        </w:rPr>
      </w:pPr>
      <w:r w:rsidRPr="003D15FA">
        <w:rPr>
          <w:rFonts w:ascii="PT Astra Serif" w:hAnsi="PT Astra Serif" w:cs="Arial"/>
        </w:rPr>
        <w:t>* Нормативно-правовой (правовой) акт о выделении средств из резервного фонда Прав</w:t>
      </w:r>
      <w:r w:rsidRPr="003D15FA">
        <w:rPr>
          <w:rFonts w:ascii="PT Astra Serif" w:hAnsi="PT Astra Serif" w:cs="Arial"/>
        </w:rPr>
        <w:t>и</w:t>
      </w:r>
      <w:r w:rsidRPr="003D15FA">
        <w:rPr>
          <w:rFonts w:ascii="PT Astra Serif" w:hAnsi="PT Astra Serif" w:cs="Arial"/>
        </w:rPr>
        <w:t xml:space="preserve">тельства Саратовской области с грифом </w:t>
      </w:r>
    </w:p>
    <w:p w:rsidR="00920476" w:rsidRPr="003D15FA" w:rsidRDefault="00920476" w:rsidP="00920476">
      <w:pPr>
        <w:rPr>
          <w:rFonts w:ascii="PT Astra Serif" w:hAnsi="PT Astra Serif"/>
        </w:rPr>
      </w:pPr>
      <w:r w:rsidRPr="003D15FA">
        <w:rPr>
          <w:rFonts w:ascii="PT Astra Serif" w:hAnsi="PT Astra Serif" w:cs="Arial"/>
        </w:rPr>
        <w:t>«Для служебного пользования» или «Секретно»</w:t>
      </w:r>
    </w:p>
    <w:p w:rsidR="00920476" w:rsidRPr="003D15FA" w:rsidRDefault="00920476" w:rsidP="00920476">
      <w:pPr>
        <w:rPr>
          <w:rFonts w:ascii="PT Astra Serif" w:hAnsi="PT Astra Serif"/>
        </w:rPr>
      </w:pPr>
    </w:p>
    <w:p w:rsidR="00920476" w:rsidRPr="003D15FA" w:rsidRDefault="00920476" w:rsidP="000E57BF">
      <w:pPr>
        <w:ind w:left="5762"/>
        <w:rPr>
          <w:rFonts w:ascii="PT Astra Serif" w:hAnsi="PT Astra Serif"/>
          <w:bCs/>
          <w:color w:val="000000"/>
          <w:sz w:val="28"/>
          <w:szCs w:val="28"/>
        </w:rPr>
      </w:pPr>
    </w:p>
    <w:p w:rsidR="00920476" w:rsidRPr="003D15FA" w:rsidRDefault="00920476" w:rsidP="000E57BF">
      <w:pPr>
        <w:ind w:left="5762"/>
        <w:rPr>
          <w:rFonts w:ascii="PT Astra Serif" w:hAnsi="PT Astra Serif"/>
          <w:bCs/>
          <w:color w:val="000000"/>
          <w:sz w:val="28"/>
          <w:szCs w:val="28"/>
        </w:rPr>
      </w:pPr>
    </w:p>
    <w:p w:rsidR="00DA5325" w:rsidRPr="003D15FA" w:rsidRDefault="00DA5325">
      <w:pPr>
        <w:rPr>
          <w:rFonts w:ascii="PT Astra Serif" w:hAnsi="PT Astra Serif"/>
          <w:bCs/>
          <w:color w:val="000000"/>
          <w:sz w:val="28"/>
          <w:szCs w:val="28"/>
        </w:rPr>
      </w:pPr>
      <w:bookmarkStart w:id="0" w:name="_GoBack"/>
      <w:bookmarkEnd w:id="0"/>
    </w:p>
    <w:sectPr w:rsidR="00DA5325" w:rsidRPr="003D15FA" w:rsidSect="002D7F24">
      <w:headerReference w:type="default" r:id="rId8"/>
      <w:pgSz w:w="11906" w:h="16838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A2A" w:rsidRDefault="00F60A2A">
      <w:r>
        <w:separator/>
      </w:r>
    </w:p>
  </w:endnote>
  <w:endnote w:type="continuationSeparator" w:id="0">
    <w:p w:rsidR="00F60A2A" w:rsidRDefault="00F6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A2A" w:rsidRDefault="00F60A2A">
      <w:r>
        <w:separator/>
      </w:r>
    </w:p>
  </w:footnote>
  <w:footnote w:type="continuationSeparator" w:id="0">
    <w:p w:rsidR="00F60A2A" w:rsidRDefault="00F60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46485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F60A2A" w:rsidRPr="002D7F24" w:rsidRDefault="00F60A2A" w:rsidP="002D7F24">
        <w:pPr>
          <w:pStyle w:val="a3"/>
          <w:jc w:val="center"/>
          <w:rPr>
            <w:rFonts w:ascii="PT Astra Serif" w:hAnsi="PT Astra Serif"/>
          </w:rPr>
        </w:pPr>
        <w:r w:rsidRPr="002D7F24">
          <w:rPr>
            <w:rFonts w:ascii="PT Astra Serif" w:hAnsi="PT Astra Serif"/>
          </w:rPr>
          <w:fldChar w:fldCharType="begin"/>
        </w:r>
        <w:r w:rsidRPr="002D7F24">
          <w:rPr>
            <w:rFonts w:ascii="PT Astra Serif" w:hAnsi="PT Astra Serif"/>
          </w:rPr>
          <w:instrText>PAGE   \* MERGEFORMAT</w:instrText>
        </w:r>
        <w:r w:rsidRPr="002D7F24">
          <w:rPr>
            <w:rFonts w:ascii="PT Astra Serif" w:hAnsi="PT Astra Serif"/>
          </w:rPr>
          <w:fldChar w:fldCharType="separate"/>
        </w:r>
        <w:r w:rsidR="006E54B7">
          <w:rPr>
            <w:rFonts w:ascii="PT Astra Serif" w:hAnsi="PT Astra Serif"/>
            <w:noProof/>
          </w:rPr>
          <w:t>8</w:t>
        </w:r>
        <w:r w:rsidRPr="002D7F24">
          <w:rPr>
            <w:rFonts w:ascii="PT Astra Serif" w:hAnsi="PT Astra Serif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94"/>
    <w:rsid w:val="00005AB0"/>
    <w:rsid w:val="000204EE"/>
    <w:rsid w:val="00030057"/>
    <w:rsid w:val="00067085"/>
    <w:rsid w:val="000742E8"/>
    <w:rsid w:val="0007602E"/>
    <w:rsid w:val="0008278E"/>
    <w:rsid w:val="000B20D9"/>
    <w:rsid w:val="000B6555"/>
    <w:rsid w:val="000E002E"/>
    <w:rsid w:val="000E57BF"/>
    <w:rsid w:val="00104799"/>
    <w:rsid w:val="00107C9A"/>
    <w:rsid w:val="00132101"/>
    <w:rsid w:val="00137620"/>
    <w:rsid w:val="0015088D"/>
    <w:rsid w:val="00166B33"/>
    <w:rsid w:val="00172436"/>
    <w:rsid w:val="0018289B"/>
    <w:rsid w:val="00190E09"/>
    <w:rsid w:val="00194420"/>
    <w:rsid w:val="001A4252"/>
    <w:rsid w:val="001A50A5"/>
    <w:rsid w:val="001D282A"/>
    <w:rsid w:val="002110A1"/>
    <w:rsid w:val="002800E3"/>
    <w:rsid w:val="002974EE"/>
    <w:rsid w:val="002A1921"/>
    <w:rsid w:val="002D7F24"/>
    <w:rsid w:val="002E4F42"/>
    <w:rsid w:val="002E709B"/>
    <w:rsid w:val="002F7030"/>
    <w:rsid w:val="00313C9C"/>
    <w:rsid w:val="00323C30"/>
    <w:rsid w:val="00333B17"/>
    <w:rsid w:val="00333FDB"/>
    <w:rsid w:val="0034361D"/>
    <w:rsid w:val="003444B8"/>
    <w:rsid w:val="0036772C"/>
    <w:rsid w:val="003834CD"/>
    <w:rsid w:val="00385CC3"/>
    <w:rsid w:val="00397F42"/>
    <w:rsid w:val="003A20AB"/>
    <w:rsid w:val="003A3008"/>
    <w:rsid w:val="003C02C3"/>
    <w:rsid w:val="003C523F"/>
    <w:rsid w:val="003D15FA"/>
    <w:rsid w:val="004003AD"/>
    <w:rsid w:val="0040400B"/>
    <w:rsid w:val="00412175"/>
    <w:rsid w:val="00415F2A"/>
    <w:rsid w:val="004352C3"/>
    <w:rsid w:val="00435F54"/>
    <w:rsid w:val="0044241B"/>
    <w:rsid w:val="00445AA6"/>
    <w:rsid w:val="00457C89"/>
    <w:rsid w:val="00461C66"/>
    <w:rsid w:val="00463257"/>
    <w:rsid w:val="0046758D"/>
    <w:rsid w:val="004933B1"/>
    <w:rsid w:val="004A4396"/>
    <w:rsid w:val="004A68AC"/>
    <w:rsid w:val="004C22E2"/>
    <w:rsid w:val="004C43DD"/>
    <w:rsid w:val="004D19A3"/>
    <w:rsid w:val="004E0B1C"/>
    <w:rsid w:val="005035B9"/>
    <w:rsid w:val="00506E50"/>
    <w:rsid w:val="00512961"/>
    <w:rsid w:val="005147A9"/>
    <w:rsid w:val="00532520"/>
    <w:rsid w:val="00536854"/>
    <w:rsid w:val="0055727D"/>
    <w:rsid w:val="00563D21"/>
    <w:rsid w:val="00582A8B"/>
    <w:rsid w:val="00591F88"/>
    <w:rsid w:val="005A21B2"/>
    <w:rsid w:val="005B0C4D"/>
    <w:rsid w:val="005C21DD"/>
    <w:rsid w:val="005C499C"/>
    <w:rsid w:val="005E0DDE"/>
    <w:rsid w:val="005E579A"/>
    <w:rsid w:val="005E6D9A"/>
    <w:rsid w:val="005F7773"/>
    <w:rsid w:val="00601BEF"/>
    <w:rsid w:val="006233FC"/>
    <w:rsid w:val="00626799"/>
    <w:rsid w:val="00654E98"/>
    <w:rsid w:val="00655263"/>
    <w:rsid w:val="0065593E"/>
    <w:rsid w:val="006A340E"/>
    <w:rsid w:val="006A5D19"/>
    <w:rsid w:val="006B4612"/>
    <w:rsid w:val="006E54B7"/>
    <w:rsid w:val="007302FC"/>
    <w:rsid w:val="00744083"/>
    <w:rsid w:val="007565DC"/>
    <w:rsid w:val="00757A61"/>
    <w:rsid w:val="00781751"/>
    <w:rsid w:val="007B5FFE"/>
    <w:rsid w:val="007D2F18"/>
    <w:rsid w:val="007E099A"/>
    <w:rsid w:val="007E5AE9"/>
    <w:rsid w:val="007F25F1"/>
    <w:rsid w:val="00814DA3"/>
    <w:rsid w:val="00824685"/>
    <w:rsid w:val="00827631"/>
    <w:rsid w:val="008308DD"/>
    <w:rsid w:val="0083783A"/>
    <w:rsid w:val="008713B3"/>
    <w:rsid w:val="00874E4D"/>
    <w:rsid w:val="00892E2E"/>
    <w:rsid w:val="008B15DA"/>
    <w:rsid w:val="008B48EE"/>
    <w:rsid w:val="008E73A9"/>
    <w:rsid w:val="008F2AF5"/>
    <w:rsid w:val="008F3850"/>
    <w:rsid w:val="008F6F0B"/>
    <w:rsid w:val="008F6F5B"/>
    <w:rsid w:val="00902847"/>
    <w:rsid w:val="00920476"/>
    <w:rsid w:val="0092286E"/>
    <w:rsid w:val="00922C67"/>
    <w:rsid w:val="00923030"/>
    <w:rsid w:val="00937D11"/>
    <w:rsid w:val="009453FC"/>
    <w:rsid w:val="00961837"/>
    <w:rsid w:val="009630AD"/>
    <w:rsid w:val="00965294"/>
    <w:rsid w:val="00976EC5"/>
    <w:rsid w:val="009808C9"/>
    <w:rsid w:val="009A13DC"/>
    <w:rsid w:val="009B19EF"/>
    <w:rsid w:val="009D675D"/>
    <w:rsid w:val="009E0C92"/>
    <w:rsid w:val="009E6FE6"/>
    <w:rsid w:val="00A0530D"/>
    <w:rsid w:val="00A1266D"/>
    <w:rsid w:val="00A36E69"/>
    <w:rsid w:val="00A61246"/>
    <w:rsid w:val="00A7303A"/>
    <w:rsid w:val="00A745D4"/>
    <w:rsid w:val="00A81257"/>
    <w:rsid w:val="00A92F2D"/>
    <w:rsid w:val="00A96927"/>
    <w:rsid w:val="00A97E24"/>
    <w:rsid w:val="00AA4CEE"/>
    <w:rsid w:val="00AB6D7D"/>
    <w:rsid w:val="00AD75A0"/>
    <w:rsid w:val="00AE0754"/>
    <w:rsid w:val="00AF3EA7"/>
    <w:rsid w:val="00B07FFC"/>
    <w:rsid w:val="00B17DDB"/>
    <w:rsid w:val="00B46015"/>
    <w:rsid w:val="00B80871"/>
    <w:rsid w:val="00B96140"/>
    <w:rsid w:val="00BB1ECF"/>
    <w:rsid w:val="00BC05E8"/>
    <w:rsid w:val="00BF1F43"/>
    <w:rsid w:val="00C028EA"/>
    <w:rsid w:val="00C241D4"/>
    <w:rsid w:val="00C3650B"/>
    <w:rsid w:val="00C64414"/>
    <w:rsid w:val="00C713D7"/>
    <w:rsid w:val="00C720B8"/>
    <w:rsid w:val="00C72E66"/>
    <w:rsid w:val="00C76110"/>
    <w:rsid w:val="00C76418"/>
    <w:rsid w:val="00C8265A"/>
    <w:rsid w:val="00C913C5"/>
    <w:rsid w:val="00CA2ED9"/>
    <w:rsid w:val="00CA7241"/>
    <w:rsid w:val="00CD0676"/>
    <w:rsid w:val="00CD1C5C"/>
    <w:rsid w:val="00CD68F3"/>
    <w:rsid w:val="00CD6EEC"/>
    <w:rsid w:val="00CE608F"/>
    <w:rsid w:val="00CF0D47"/>
    <w:rsid w:val="00D11FF4"/>
    <w:rsid w:val="00D24CD4"/>
    <w:rsid w:val="00D70210"/>
    <w:rsid w:val="00D807A5"/>
    <w:rsid w:val="00D84DCD"/>
    <w:rsid w:val="00DA5325"/>
    <w:rsid w:val="00DD32BF"/>
    <w:rsid w:val="00DD4274"/>
    <w:rsid w:val="00DD5B3F"/>
    <w:rsid w:val="00DF1B6E"/>
    <w:rsid w:val="00DF5B7F"/>
    <w:rsid w:val="00E1614F"/>
    <w:rsid w:val="00E303FC"/>
    <w:rsid w:val="00E5143B"/>
    <w:rsid w:val="00E65BF4"/>
    <w:rsid w:val="00E7654D"/>
    <w:rsid w:val="00E87C61"/>
    <w:rsid w:val="00E87E1B"/>
    <w:rsid w:val="00E972C7"/>
    <w:rsid w:val="00EB0B33"/>
    <w:rsid w:val="00EC40EF"/>
    <w:rsid w:val="00ED1FC5"/>
    <w:rsid w:val="00EE7C94"/>
    <w:rsid w:val="00EF5235"/>
    <w:rsid w:val="00F040B7"/>
    <w:rsid w:val="00F16CF0"/>
    <w:rsid w:val="00F30A9F"/>
    <w:rsid w:val="00F31DC4"/>
    <w:rsid w:val="00F379F2"/>
    <w:rsid w:val="00F50C0A"/>
    <w:rsid w:val="00F54DD0"/>
    <w:rsid w:val="00F60A2A"/>
    <w:rsid w:val="00F6459B"/>
    <w:rsid w:val="00F7305A"/>
    <w:rsid w:val="00F87185"/>
    <w:rsid w:val="00F8722D"/>
    <w:rsid w:val="00FA01FE"/>
    <w:rsid w:val="00FB21F5"/>
    <w:rsid w:val="00FB5F89"/>
    <w:rsid w:val="00FC7550"/>
    <w:rsid w:val="00FD0B45"/>
    <w:rsid w:val="00FE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F7773"/>
    <w:rPr>
      <w:b/>
      <w:bCs/>
      <w:sz w:val="24"/>
    </w:rPr>
  </w:style>
  <w:style w:type="paragraph" w:styleId="a3">
    <w:name w:val="header"/>
    <w:basedOn w:val="a"/>
    <w:link w:val="a4"/>
    <w:uiPriority w:val="99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286E"/>
    <w:rPr>
      <w:sz w:val="24"/>
      <w:szCs w:val="24"/>
    </w:rPr>
  </w:style>
  <w:style w:type="paragraph" w:styleId="a5">
    <w:name w:val="footer"/>
    <w:basedOn w:val="a"/>
    <w:rsid w:val="00654E98"/>
    <w:pPr>
      <w:tabs>
        <w:tab w:val="center" w:pos="4677"/>
        <w:tab w:val="right" w:pos="9355"/>
      </w:tabs>
    </w:pPr>
  </w:style>
  <w:style w:type="paragraph" w:styleId="a6">
    <w:name w:val="Normal (Web)"/>
    <w:basedOn w:val="a"/>
    <w:rsid w:val="008B15DA"/>
    <w:pPr>
      <w:spacing w:before="100" w:beforeAutospacing="1" w:after="100" w:afterAutospacing="1"/>
    </w:pPr>
  </w:style>
  <w:style w:type="paragraph" w:customStyle="1" w:styleId="a7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8">
    <w:name w:val="Balloon Text"/>
    <w:basedOn w:val="a"/>
    <w:link w:val="a9"/>
    <w:rsid w:val="00A97E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97E2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0E57B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3A20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F7773"/>
    <w:rPr>
      <w:b/>
      <w:bCs/>
      <w:sz w:val="24"/>
    </w:rPr>
  </w:style>
  <w:style w:type="paragraph" w:styleId="a3">
    <w:name w:val="header"/>
    <w:basedOn w:val="a"/>
    <w:link w:val="a4"/>
    <w:uiPriority w:val="99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286E"/>
    <w:rPr>
      <w:sz w:val="24"/>
      <w:szCs w:val="24"/>
    </w:rPr>
  </w:style>
  <w:style w:type="paragraph" w:styleId="a5">
    <w:name w:val="footer"/>
    <w:basedOn w:val="a"/>
    <w:rsid w:val="00654E98"/>
    <w:pPr>
      <w:tabs>
        <w:tab w:val="center" w:pos="4677"/>
        <w:tab w:val="right" w:pos="9355"/>
      </w:tabs>
    </w:pPr>
  </w:style>
  <w:style w:type="paragraph" w:styleId="a6">
    <w:name w:val="Normal (Web)"/>
    <w:basedOn w:val="a"/>
    <w:rsid w:val="008B15DA"/>
    <w:pPr>
      <w:spacing w:before="100" w:beforeAutospacing="1" w:after="100" w:afterAutospacing="1"/>
    </w:pPr>
  </w:style>
  <w:style w:type="paragraph" w:customStyle="1" w:styleId="a7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8">
    <w:name w:val="Balloon Text"/>
    <w:basedOn w:val="a"/>
    <w:link w:val="a9"/>
    <w:rsid w:val="00A97E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97E2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0E57B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3A2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tsevaNS\Application%20Data\Microsoft\&#1064;&#1072;&#1073;&#1083;&#1086;&#1085;&#1099;\&#1056;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F9C34-B86F-4ED1-9E54-BA88DAD46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РПСО.dot</Template>
  <TotalTime>384</TotalTime>
  <Pages>280</Pages>
  <Words>96089</Words>
  <Characters>547708</Characters>
  <Application>Microsoft Office Word</Application>
  <DocSecurity>0</DocSecurity>
  <Lines>4564</Lines>
  <Paragraphs>1285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Саратовской области</Company>
  <LinksUpToDate>false</LinksUpToDate>
  <CharactersWithSpaces>642512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Мальцева Н.С.</dc:creator>
  <cp:lastModifiedBy>Хохлова Анна Юрьевна</cp:lastModifiedBy>
  <cp:revision>38</cp:revision>
  <cp:lastPrinted>2023-04-27T10:59:00Z</cp:lastPrinted>
  <dcterms:created xsi:type="dcterms:W3CDTF">2023-04-26T07:35:00Z</dcterms:created>
  <dcterms:modified xsi:type="dcterms:W3CDTF">2023-05-12T06:24:00Z</dcterms:modified>
</cp:coreProperties>
</file>